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6382" w14:textId="5FAA842F" w:rsidR="00417EBD" w:rsidRDefault="00417EBD" w:rsidP="00417EB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#104-bis-e</w:t>
      </w:r>
      <w:r>
        <w:rPr>
          <w:rFonts w:cs="Arial"/>
          <w:b/>
          <w:sz w:val="24"/>
          <w:szCs w:val="24"/>
        </w:rPr>
        <w:tab/>
      </w:r>
      <w:r w:rsidR="00E658D7" w:rsidRPr="00E658D7">
        <w:rPr>
          <w:rFonts w:cs="Arial"/>
          <w:b/>
          <w:sz w:val="24"/>
          <w:szCs w:val="24"/>
        </w:rPr>
        <w:t>R4-2216090</w:t>
      </w:r>
    </w:p>
    <w:p w14:paraId="509E2ABC" w14:textId="7A8747CB" w:rsidR="003532C2" w:rsidRDefault="00417EBD" w:rsidP="00417EBD">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0A87A39" w:rsidR="003532C2" w:rsidRPr="00410371" w:rsidRDefault="00A51E5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E97FD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2E8645" w:rsidR="003532C2" w:rsidRPr="00410371" w:rsidRDefault="00A51E57" w:rsidP="00D3653E">
            <w:pPr>
              <w:pStyle w:val="CRCoverPage"/>
              <w:spacing w:after="0"/>
              <w:jc w:val="center"/>
              <w:rPr>
                <w:noProof/>
                <w:sz w:val="28"/>
              </w:rPr>
            </w:pPr>
            <w:fldSimple w:instr=" DOCPROPERTY  Version  \* MERGEFORMAT ">
              <w:r w:rsidR="003532C2">
                <w:rPr>
                  <w:b/>
                  <w:noProof/>
                  <w:sz w:val="28"/>
                </w:rPr>
                <w:t>17.</w:t>
              </w:r>
              <w:r w:rsidR="00E866CC">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2E1109B" w:rsidR="003532C2" w:rsidRDefault="00CF3D20" w:rsidP="006A5049">
            <w:pPr>
              <w:pStyle w:val="CRCoverPage"/>
              <w:spacing w:after="0"/>
              <w:ind w:left="100"/>
              <w:rPr>
                <w:noProof/>
              </w:rPr>
            </w:pPr>
            <w:r w:rsidRPr="00CF3D20">
              <w:rPr>
                <w:noProof/>
              </w:rPr>
              <w:t>draft CR 38.101-1 to add 3DL/xUL DC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34AC8DF" w:rsidR="003532C2" w:rsidRDefault="00A51E57" w:rsidP="00D3653E">
            <w:pPr>
              <w:pStyle w:val="CRCoverPage"/>
              <w:spacing w:after="0"/>
              <w:ind w:left="100"/>
              <w:rPr>
                <w:noProof/>
              </w:rPr>
            </w:pPr>
            <w:fldSimple w:instr=" DOCPROPERTY  SourceIfWg  \* MERGEFORMAT ">
              <w:r w:rsidR="003532C2">
                <w:rPr>
                  <w:noProof/>
                </w:rPr>
                <w:t>Ericsson</w:t>
              </w:r>
            </w:fldSimple>
            <w:r w:rsidR="004C39DE">
              <w:rPr>
                <w:noProof/>
              </w:rPr>
              <w:t xml:space="preserve">, </w:t>
            </w:r>
            <w:r w:rsidR="00E97FDD">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85E87F6" w:rsidR="008804E1" w:rsidRPr="00692F6D" w:rsidRDefault="00692F6D" w:rsidP="00D3653E">
            <w:pPr>
              <w:pStyle w:val="CRCoverPage"/>
              <w:spacing w:after="0"/>
              <w:ind w:left="100"/>
              <w:rPr>
                <w:noProof/>
                <w:highlight w:val="yellow"/>
                <w:lang w:val="en-US"/>
              </w:rPr>
            </w:pPr>
            <w:r w:rsidRPr="00692F6D">
              <w:rPr>
                <w:noProof/>
                <w:lang w:val="en-US"/>
              </w:rPr>
              <w:t>NR_CADC_R18_3BDL_xBUL</w:t>
            </w:r>
          </w:p>
        </w:tc>
        <w:tc>
          <w:tcPr>
            <w:tcW w:w="567" w:type="dxa"/>
            <w:tcBorders>
              <w:left w:val="nil"/>
            </w:tcBorders>
          </w:tcPr>
          <w:p w14:paraId="14236406" w14:textId="77777777" w:rsidR="003532C2" w:rsidRPr="00692F6D"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A967AD2" w:rsidR="003532C2" w:rsidRDefault="003532C2" w:rsidP="00D3653E">
            <w:pPr>
              <w:pStyle w:val="CRCoverPage"/>
              <w:spacing w:after="0"/>
              <w:ind w:left="100"/>
              <w:rPr>
                <w:noProof/>
              </w:rPr>
            </w:pPr>
            <w:r>
              <w:t>202</w:t>
            </w:r>
            <w:r w:rsidR="006A5049">
              <w:t>2</w:t>
            </w:r>
            <w:r>
              <w:t>-</w:t>
            </w:r>
            <w:r w:rsidR="006A5049">
              <w:t>0</w:t>
            </w:r>
            <w:r w:rsidR="003E7C92">
              <w:t>9</w:t>
            </w:r>
            <w:r>
              <w:t>-</w:t>
            </w:r>
            <w:r w:rsidR="003E7C92">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2C452D76" w14:textId="77777777" w:rsidR="001912B0" w:rsidRDefault="003A3419" w:rsidP="00285243">
            <w:pPr>
              <w:pStyle w:val="CRCoverPage"/>
              <w:spacing w:after="0"/>
              <w:ind w:left="100"/>
              <w:rPr>
                <w:noProof/>
                <w:lang w:val="en-SE"/>
              </w:rPr>
            </w:pPr>
            <w:r w:rsidRPr="003A3419">
              <w:rPr>
                <w:noProof/>
                <w:lang w:val="en-SE"/>
              </w:rPr>
              <w:t>DC_n1A-n3A-n7A</w:t>
            </w:r>
          </w:p>
          <w:p w14:paraId="14DE185D" w14:textId="77777777" w:rsidR="00CB231E" w:rsidRDefault="00CB231E" w:rsidP="00285243">
            <w:pPr>
              <w:pStyle w:val="CRCoverPage"/>
              <w:spacing w:after="0"/>
              <w:ind w:left="100"/>
              <w:rPr>
                <w:noProof/>
                <w:lang w:val="en-SE"/>
              </w:rPr>
            </w:pPr>
            <w:r w:rsidRPr="00CB231E">
              <w:rPr>
                <w:noProof/>
                <w:lang w:val="en-SE"/>
              </w:rPr>
              <w:t>DC_n1A-n3A-n78(2A)</w:t>
            </w:r>
          </w:p>
          <w:p w14:paraId="1A570C14" w14:textId="77777777" w:rsidR="00CB231E" w:rsidRDefault="00CB231E" w:rsidP="00285243">
            <w:pPr>
              <w:pStyle w:val="CRCoverPage"/>
              <w:spacing w:after="0"/>
              <w:ind w:left="100"/>
              <w:rPr>
                <w:noProof/>
                <w:lang w:val="en-SE"/>
              </w:rPr>
            </w:pPr>
            <w:r w:rsidRPr="00CB231E">
              <w:rPr>
                <w:noProof/>
                <w:lang w:val="en-SE"/>
              </w:rPr>
              <w:t>DC_n1A-n7A-n28A</w:t>
            </w:r>
          </w:p>
          <w:p w14:paraId="208ABA1C" w14:textId="77777777" w:rsidR="00CB231E" w:rsidRDefault="00CB231E" w:rsidP="00285243">
            <w:pPr>
              <w:pStyle w:val="CRCoverPage"/>
              <w:spacing w:after="0"/>
              <w:ind w:left="100"/>
              <w:rPr>
                <w:noProof/>
                <w:lang w:val="en-SE"/>
              </w:rPr>
            </w:pPr>
            <w:r w:rsidRPr="00CB231E">
              <w:rPr>
                <w:noProof/>
                <w:lang w:val="en-SE"/>
              </w:rPr>
              <w:t>DC_n1A-n7A-n78(2A)</w:t>
            </w:r>
          </w:p>
          <w:p w14:paraId="48035D88" w14:textId="77777777" w:rsidR="00CB231E" w:rsidRDefault="00CB231E" w:rsidP="00285243">
            <w:pPr>
              <w:pStyle w:val="CRCoverPage"/>
              <w:spacing w:after="0"/>
              <w:ind w:left="100"/>
              <w:rPr>
                <w:noProof/>
                <w:lang w:val="en-SE"/>
              </w:rPr>
            </w:pPr>
            <w:r w:rsidRPr="00CB231E">
              <w:rPr>
                <w:noProof/>
                <w:lang w:val="en-SE"/>
              </w:rPr>
              <w:t>DC_n1A-n28A-n78(2A)</w:t>
            </w:r>
          </w:p>
          <w:p w14:paraId="2653A789" w14:textId="77777777" w:rsidR="00CB231E" w:rsidRDefault="00CB231E" w:rsidP="00285243">
            <w:pPr>
              <w:pStyle w:val="CRCoverPage"/>
              <w:spacing w:after="0"/>
              <w:ind w:left="100"/>
              <w:rPr>
                <w:noProof/>
                <w:lang w:val="en-SE"/>
              </w:rPr>
            </w:pPr>
            <w:r w:rsidRPr="00CB231E">
              <w:rPr>
                <w:noProof/>
                <w:lang w:val="en-SE"/>
              </w:rPr>
              <w:t>DC_n3A-n7A-n28A</w:t>
            </w:r>
          </w:p>
          <w:p w14:paraId="2EEFEE47" w14:textId="77777777" w:rsidR="00C77E99" w:rsidRDefault="00C77E99" w:rsidP="00285243">
            <w:pPr>
              <w:pStyle w:val="CRCoverPage"/>
              <w:spacing w:after="0"/>
              <w:ind w:left="100"/>
              <w:rPr>
                <w:noProof/>
                <w:lang w:val="en-SE"/>
              </w:rPr>
            </w:pPr>
            <w:r w:rsidRPr="00C77E99">
              <w:rPr>
                <w:noProof/>
                <w:lang w:val="en-SE"/>
              </w:rPr>
              <w:t>DC_n3A-n7A-n78A</w:t>
            </w:r>
          </w:p>
          <w:p w14:paraId="16D878B8" w14:textId="77777777" w:rsidR="00C77E99" w:rsidRDefault="00C77E99" w:rsidP="00285243">
            <w:pPr>
              <w:pStyle w:val="CRCoverPage"/>
              <w:spacing w:after="0"/>
              <w:ind w:left="100"/>
              <w:rPr>
                <w:noProof/>
                <w:lang w:val="en-SE"/>
              </w:rPr>
            </w:pPr>
            <w:r w:rsidRPr="00C77E99">
              <w:rPr>
                <w:noProof/>
                <w:lang w:val="en-SE"/>
              </w:rPr>
              <w:t>DC_n3A-n7A-n78(2A)</w:t>
            </w:r>
          </w:p>
          <w:p w14:paraId="4E8542C0" w14:textId="77777777" w:rsidR="00C77E99" w:rsidRDefault="00C77E99" w:rsidP="00285243">
            <w:pPr>
              <w:pStyle w:val="CRCoverPage"/>
              <w:spacing w:after="0"/>
              <w:ind w:left="100"/>
              <w:rPr>
                <w:noProof/>
                <w:lang w:val="en-SE"/>
              </w:rPr>
            </w:pPr>
            <w:r w:rsidRPr="00C77E99">
              <w:rPr>
                <w:noProof/>
                <w:lang w:val="en-SE"/>
              </w:rPr>
              <w:t>DC_n3A-n28A-n78(2A)</w:t>
            </w:r>
          </w:p>
          <w:p w14:paraId="07A075E6" w14:textId="77777777" w:rsidR="00C77E99" w:rsidRDefault="00C77E99" w:rsidP="00285243">
            <w:pPr>
              <w:pStyle w:val="CRCoverPage"/>
              <w:spacing w:after="0"/>
              <w:ind w:left="100"/>
              <w:rPr>
                <w:noProof/>
                <w:lang w:val="en-SE"/>
              </w:rPr>
            </w:pPr>
            <w:r w:rsidRPr="00C77E99">
              <w:rPr>
                <w:noProof/>
                <w:lang w:val="en-SE"/>
              </w:rPr>
              <w:t>DC_n7A-n28A-n78A</w:t>
            </w:r>
          </w:p>
          <w:p w14:paraId="24E452A9" w14:textId="77777777" w:rsidR="00C77E99" w:rsidRDefault="00C77E99" w:rsidP="00285243">
            <w:pPr>
              <w:pStyle w:val="CRCoverPage"/>
              <w:spacing w:after="0"/>
              <w:ind w:left="100"/>
              <w:rPr>
                <w:noProof/>
                <w:lang w:val="en-SE"/>
              </w:rPr>
            </w:pPr>
            <w:r w:rsidRPr="00C77E99">
              <w:rPr>
                <w:noProof/>
                <w:lang w:val="en-SE"/>
              </w:rPr>
              <w:t>DC_n7A-n28A-n78(2A)</w:t>
            </w:r>
          </w:p>
          <w:p w14:paraId="5462D928" w14:textId="77777777" w:rsidR="0027714B" w:rsidRDefault="0027714B" w:rsidP="00285243">
            <w:pPr>
              <w:pStyle w:val="CRCoverPage"/>
              <w:spacing w:after="0"/>
              <w:ind w:left="100"/>
              <w:rPr>
                <w:noProof/>
                <w:lang w:val="en-SE"/>
              </w:rPr>
            </w:pPr>
          </w:p>
          <w:p w14:paraId="38D99179" w14:textId="7E522688" w:rsidR="0027714B" w:rsidRDefault="0027714B" w:rsidP="0027714B">
            <w:pPr>
              <w:pStyle w:val="CRCoverPage"/>
              <w:spacing w:after="0"/>
              <w:ind w:left="100"/>
              <w:rPr>
                <w:noProof/>
                <w:lang w:val="en-US"/>
              </w:rPr>
            </w:pPr>
            <w:r>
              <w:rPr>
                <w:noProof/>
                <w:lang w:val="en-US"/>
              </w:rPr>
              <w:t>Editorial:</w:t>
            </w:r>
          </w:p>
          <w:p w14:paraId="1473CFEB" w14:textId="29B40B61" w:rsidR="0027714B" w:rsidRPr="0027714B" w:rsidRDefault="0027714B" w:rsidP="00285243">
            <w:pPr>
              <w:pStyle w:val="CRCoverPage"/>
              <w:spacing w:after="0"/>
              <w:ind w:left="100"/>
              <w:rPr>
                <w:noProof/>
                <w:lang w:val="en-US"/>
              </w:rPr>
            </w:pPr>
            <w:r>
              <w:rPr>
                <w:noProof/>
                <w:lang w:val="en-US"/>
              </w:rPr>
              <w:t xml:space="preserve">Moving </w:t>
            </w:r>
            <w:r w:rsidRPr="00B5734E">
              <w:rPr>
                <w:rFonts w:eastAsia="Yu Mincho" w:hint="eastAsia"/>
                <w:sz w:val="18"/>
                <w:lang w:val="fi-FI" w:eastAsia="ja-JP"/>
              </w:rPr>
              <w:t>D</w:t>
            </w:r>
            <w:r w:rsidRPr="00B5734E">
              <w:rPr>
                <w:rFonts w:eastAsia="Yu Mincho"/>
                <w:sz w:val="18"/>
                <w:lang w:val="fi-FI" w:eastAsia="ja-JP"/>
              </w:rPr>
              <w:t>C_n</w:t>
            </w:r>
            <w:r>
              <w:rPr>
                <w:rFonts w:eastAsia="Yu Mincho"/>
                <w:sz w:val="18"/>
                <w:lang w:val="fi-FI" w:eastAsia="ja-JP"/>
              </w:rPr>
              <w:t>28</w:t>
            </w:r>
            <w:r w:rsidRPr="00B5734E">
              <w:rPr>
                <w:rFonts w:eastAsia="Yu Mincho"/>
                <w:sz w:val="18"/>
                <w:lang w:val="fi-FI" w:eastAsia="ja-JP"/>
              </w:rPr>
              <w:t>A-n</w:t>
            </w:r>
            <w:r>
              <w:rPr>
                <w:rFonts w:eastAsia="Yu Mincho"/>
                <w:sz w:val="18"/>
                <w:lang w:val="fi-FI" w:eastAsia="ja-JP"/>
              </w:rPr>
              <w:t>41</w:t>
            </w:r>
            <w:r w:rsidRPr="00B5734E">
              <w:rPr>
                <w:rFonts w:eastAsia="Yu Mincho"/>
                <w:sz w:val="18"/>
                <w:lang w:val="fi-FI" w:eastAsia="ja-JP"/>
              </w:rPr>
              <w:t>A-n77A</w:t>
            </w:r>
            <w:r>
              <w:rPr>
                <w:rFonts w:eastAsia="Yu Mincho"/>
                <w:sz w:val="18"/>
                <w:lang w:val="fi-FI" w:eastAsia="ja-JP"/>
              </w:rPr>
              <w:t xml:space="preserve"> to correct place in the table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0A5956A"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EFCA7C2" w14:textId="77777777" w:rsidR="00457102" w:rsidRDefault="00457102" w:rsidP="00457102">
      <w:pPr>
        <w:pStyle w:val="TH"/>
      </w:pPr>
      <w:r>
        <w:lastRenderedPageBreak/>
        <w:t>Table 5.5</w:t>
      </w:r>
      <w:r>
        <w:rPr>
          <w:rFonts w:hint="eastAsia"/>
          <w:lang w:val="en-US" w:eastAsia="zh-CN"/>
        </w:rPr>
        <w:t>B.1</w:t>
      </w:r>
      <w:r>
        <w:t xml:space="preserve">-2: Inter-band </w:t>
      </w:r>
      <w:r>
        <w:rPr>
          <w:rFonts w:hint="eastAsia"/>
          <w:lang w:val="en-US" w:eastAsia="zh-CN"/>
        </w:rPr>
        <w:t xml:space="preserve">NR DC </w:t>
      </w:r>
      <w:proofErr w:type="gramStart"/>
      <w:r>
        <w:t>configurations  (</w:t>
      </w:r>
      <w:proofErr w:type="gramEnd"/>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57102" w14:paraId="685449B0" w14:textId="77777777" w:rsidTr="00993733">
        <w:trPr>
          <w:tblHeader/>
          <w:jc w:val="center"/>
        </w:trPr>
        <w:tc>
          <w:tcPr>
            <w:tcW w:w="2853" w:type="dxa"/>
            <w:vAlign w:val="center"/>
          </w:tcPr>
          <w:p w14:paraId="4DBC8C87" w14:textId="77777777" w:rsidR="00457102" w:rsidRDefault="00457102" w:rsidP="00993733">
            <w:pPr>
              <w:pStyle w:val="TAH"/>
              <w:rPr>
                <w:lang w:val="en-US" w:eastAsia="fi-FI"/>
              </w:rPr>
            </w:pPr>
            <w:r>
              <w:rPr>
                <w:lang w:val="en-US" w:eastAsia="zh-CN"/>
              </w:rPr>
              <w:lastRenderedPageBreak/>
              <w:t xml:space="preserve">NR </w:t>
            </w:r>
            <w:r>
              <w:rPr>
                <w:rFonts w:hint="eastAsia"/>
                <w:lang w:val="en-US" w:eastAsia="zh-CN"/>
              </w:rPr>
              <w:t>DC</w:t>
            </w:r>
          </w:p>
          <w:p w14:paraId="5567E2B8" w14:textId="77777777" w:rsidR="00457102" w:rsidRDefault="00457102" w:rsidP="00993733">
            <w:pPr>
              <w:pStyle w:val="TAH"/>
              <w:rPr>
                <w:lang w:val="en-US" w:eastAsia="fi-FI"/>
              </w:rPr>
            </w:pPr>
            <w:r>
              <w:rPr>
                <w:lang w:val="en-US" w:eastAsia="fi-FI"/>
              </w:rPr>
              <w:t>configuration</w:t>
            </w:r>
          </w:p>
        </w:tc>
        <w:tc>
          <w:tcPr>
            <w:tcW w:w="2892" w:type="dxa"/>
            <w:vAlign w:val="center"/>
          </w:tcPr>
          <w:p w14:paraId="0D719838" w14:textId="77777777" w:rsidR="00457102" w:rsidRDefault="00457102" w:rsidP="00993733">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59E95AFC" w14:textId="77777777" w:rsidR="00457102" w:rsidRDefault="00457102" w:rsidP="00993733">
            <w:pPr>
              <w:pStyle w:val="TAH"/>
              <w:rPr>
                <w:lang w:eastAsia="fi-FI"/>
              </w:rPr>
            </w:pPr>
            <w:r>
              <w:rPr>
                <w:lang w:val="en-US" w:eastAsia="fi-FI"/>
              </w:rPr>
              <w:t>configuration</w:t>
            </w:r>
          </w:p>
        </w:tc>
      </w:tr>
      <w:tr w:rsidR="002E2107" w:rsidRPr="001611DD" w14:paraId="1C1F52F0" w14:textId="77777777" w:rsidTr="002E2107">
        <w:trPr>
          <w:trHeight w:val="207"/>
          <w:jc w:val="center"/>
          <w:ins w:id="11" w:author="Per Lindell" w:date="2022-09-28T13:47:00Z"/>
        </w:trPr>
        <w:tc>
          <w:tcPr>
            <w:tcW w:w="2853" w:type="dxa"/>
          </w:tcPr>
          <w:p w14:paraId="580F2404" w14:textId="34D24073" w:rsidR="002E2107" w:rsidRDefault="002E2107" w:rsidP="002E2107">
            <w:pPr>
              <w:keepNext/>
              <w:keepLines/>
              <w:spacing w:after="0"/>
              <w:jc w:val="center"/>
              <w:rPr>
                <w:ins w:id="12" w:author="Per Lindell" w:date="2022-09-28T13:47:00Z"/>
                <w:rFonts w:ascii="Arial" w:eastAsia="Yu Mincho" w:hAnsi="Arial" w:cs="Arial"/>
                <w:sz w:val="18"/>
                <w:szCs w:val="18"/>
                <w:lang w:val="en-US" w:eastAsia="ja-JP"/>
              </w:rPr>
            </w:pPr>
            <w:ins w:id="13" w:author="Per Lindell" w:date="2022-09-28T13:48:00Z">
              <w:r w:rsidRPr="002E2107">
                <w:rPr>
                  <w:rFonts w:ascii="Arial" w:eastAsia="Yu Mincho" w:hAnsi="Arial" w:cs="Arial"/>
                  <w:sz w:val="18"/>
                  <w:szCs w:val="18"/>
                  <w:lang w:val="en-US" w:eastAsia="ja-JP"/>
                </w:rPr>
                <w:t>DC_n1A-n3A-n7A</w:t>
              </w:r>
            </w:ins>
          </w:p>
        </w:tc>
        <w:tc>
          <w:tcPr>
            <w:tcW w:w="2892" w:type="dxa"/>
          </w:tcPr>
          <w:p w14:paraId="6FC87614" w14:textId="77777777" w:rsidR="002E2107" w:rsidRPr="002E2107" w:rsidRDefault="002E2107" w:rsidP="002E2107">
            <w:pPr>
              <w:keepLines/>
              <w:spacing w:after="0"/>
              <w:jc w:val="center"/>
              <w:rPr>
                <w:ins w:id="14" w:author="Per Lindell" w:date="2022-09-28T13:48:00Z"/>
                <w:rFonts w:ascii="Arial" w:eastAsia="Yu Mincho" w:hAnsi="Arial" w:cs="Arial"/>
                <w:sz w:val="18"/>
                <w:szCs w:val="18"/>
                <w:lang w:val="en-US" w:eastAsia="ja-JP"/>
              </w:rPr>
            </w:pPr>
            <w:ins w:id="15" w:author="Per Lindell" w:date="2022-09-28T13:48:00Z">
              <w:r w:rsidRPr="002E2107">
                <w:rPr>
                  <w:rFonts w:ascii="Arial" w:eastAsia="Yu Mincho" w:hAnsi="Arial" w:cs="Arial"/>
                  <w:sz w:val="18"/>
                  <w:szCs w:val="18"/>
                  <w:lang w:val="en-US" w:eastAsia="ja-JP"/>
                </w:rPr>
                <w:t>DC_n1A-n3A</w:t>
              </w:r>
            </w:ins>
          </w:p>
          <w:p w14:paraId="6B527D15" w14:textId="77777777" w:rsidR="002E2107" w:rsidRPr="002E2107" w:rsidRDefault="002E2107" w:rsidP="002E2107">
            <w:pPr>
              <w:keepLines/>
              <w:spacing w:after="0"/>
              <w:jc w:val="center"/>
              <w:rPr>
                <w:ins w:id="16" w:author="Per Lindell" w:date="2022-09-28T13:48:00Z"/>
                <w:rFonts w:ascii="Arial" w:eastAsia="Yu Mincho" w:hAnsi="Arial" w:cs="Arial"/>
                <w:sz w:val="18"/>
                <w:szCs w:val="18"/>
                <w:lang w:val="en-US" w:eastAsia="ja-JP"/>
              </w:rPr>
            </w:pPr>
            <w:ins w:id="17" w:author="Per Lindell" w:date="2022-09-28T13:48:00Z">
              <w:r w:rsidRPr="002E2107">
                <w:rPr>
                  <w:rFonts w:ascii="Arial" w:eastAsia="Yu Mincho" w:hAnsi="Arial" w:cs="Arial"/>
                  <w:sz w:val="18"/>
                  <w:szCs w:val="18"/>
                  <w:lang w:val="en-US" w:eastAsia="ja-JP"/>
                </w:rPr>
                <w:t>DC_n1A-n7A</w:t>
              </w:r>
            </w:ins>
          </w:p>
          <w:p w14:paraId="57E58B56" w14:textId="18AACBA0" w:rsidR="002E2107" w:rsidRPr="002C4559" w:rsidRDefault="002E2107" w:rsidP="002E2107">
            <w:pPr>
              <w:keepLines/>
              <w:spacing w:after="0"/>
              <w:jc w:val="center"/>
              <w:rPr>
                <w:ins w:id="18" w:author="Per Lindell" w:date="2022-09-28T13:47:00Z"/>
                <w:rFonts w:ascii="Arial" w:eastAsia="Yu Mincho" w:hAnsi="Arial" w:cs="Arial"/>
                <w:sz w:val="18"/>
                <w:szCs w:val="18"/>
                <w:lang w:val="en-US" w:eastAsia="ja-JP"/>
              </w:rPr>
            </w:pPr>
            <w:ins w:id="19" w:author="Per Lindell" w:date="2022-09-28T13:48:00Z">
              <w:r w:rsidRPr="002E2107">
                <w:rPr>
                  <w:rFonts w:ascii="Arial" w:eastAsia="Yu Mincho" w:hAnsi="Arial" w:cs="Arial"/>
                  <w:sz w:val="18"/>
                  <w:szCs w:val="18"/>
                  <w:lang w:val="en-US" w:eastAsia="ja-JP"/>
                </w:rPr>
                <w:t>DC_n3A-n7A</w:t>
              </w:r>
            </w:ins>
          </w:p>
        </w:tc>
      </w:tr>
      <w:tr w:rsidR="00457102" w:rsidRPr="001611DD" w14:paraId="77A44AC4" w14:textId="77777777" w:rsidTr="00993733">
        <w:trPr>
          <w:trHeight w:val="207"/>
          <w:jc w:val="center"/>
        </w:trPr>
        <w:tc>
          <w:tcPr>
            <w:tcW w:w="2853" w:type="dxa"/>
          </w:tcPr>
          <w:p w14:paraId="049BE478" w14:textId="77777777" w:rsidR="00457102" w:rsidRPr="001611DD" w:rsidRDefault="00457102" w:rsidP="00993733">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6B9888E9" w14:textId="77777777" w:rsidR="00457102" w:rsidRPr="002C4559" w:rsidRDefault="00457102" w:rsidP="00993733">
            <w:pPr>
              <w:keepLines/>
              <w:spacing w:after="0"/>
              <w:jc w:val="center"/>
              <w:rPr>
                <w:rFonts w:ascii="Arial" w:eastAsia="Yu Mincho" w:hAnsi="Arial" w:cs="Arial"/>
                <w:sz w:val="18"/>
                <w:szCs w:val="18"/>
                <w:lang w:val="en-US" w:eastAsia="ja-JP"/>
              </w:rPr>
            </w:pPr>
            <w:r w:rsidRPr="002C4559">
              <w:rPr>
                <w:rFonts w:ascii="Arial" w:eastAsia="Yu Mincho" w:hAnsi="Arial" w:cs="Arial"/>
                <w:sz w:val="18"/>
                <w:szCs w:val="18"/>
                <w:lang w:val="en-US" w:eastAsia="ja-JP"/>
              </w:rPr>
              <w:t>DC_n1A-n3A</w:t>
            </w:r>
          </w:p>
          <w:p w14:paraId="55C9511F" w14:textId="77777777" w:rsidR="00457102" w:rsidRPr="002C4559" w:rsidRDefault="00457102" w:rsidP="00993733">
            <w:pPr>
              <w:keepLines/>
              <w:spacing w:after="0"/>
              <w:jc w:val="center"/>
              <w:rPr>
                <w:rFonts w:ascii="Arial" w:eastAsia="Yu Mincho" w:hAnsi="Arial" w:cs="Arial"/>
                <w:sz w:val="18"/>
                <w:szCs w:val="18"/>
                <w:lang w:val="en-US" w:eastAsia="ja-JP"/>
              </w:rPr>
            </w:pPr>
            <w:r w:rsidRPr="002C4559">
              <w:rPr>
                <w:rFonts w:ascii="Arial" w:eastAsia="Yu Mincho" w:hAnsi="Arial" w:cs="Arial"/>
                <w:sz w:val="18"/>
                <w:szCs w:val="18"/>
                <w:lang w:val="en-US" w:eastAsia="ja-JP"/>
              </w:rPr>
              <w:t>DC_n</w:t>
            </w:r>
            <w:r>
              <w:rPr>
                <w:rFonts w:ascii="Arial" w:eastAsia="Yu Mincho" w:hAnsi="Arial" w:cs="Arial"/>
                <w:sz w:val="18"/>
                <w:szCs w:val="18"/>
                <w:lang w:val="en-US" w:eastAsia="ja-JP"/>
              </w:rPr>
              <w:t>1</w:t>
            </w:r>
            <w:r w:rsidRPr="002C4559">
              <w:rPr>
                <w:rFonts w:ascii="Arial" w:eastAsia="Yu Mincho" w:hAnsi="Arial" w:cs="Arial"/>
                <w:sz w:val="18"/>
                <w:szCs w:val="18"/>
                <w:lang w:val="en-US" w:eastAsia="ja-JP"/>
              </w:rPr>
              <w:t>A-n</w:t>
            </w:r>
            <w:r>
              <w:rPr>
                <w:rFonts w:ascii="Arial" w:eastAsia="Yu Mincho" w:hAnsi="Arial" w:cs="Arial"/>
                <w:sz w:val="18"/>
                <w:szCs w:val="18"/>
                <w:lang w:val="en-US" w:eastAsia="ja-JP"/>
              </w:rPr>
              <w:t>2</w:t>
            </w:r>
            <w:r w:rsidRPr="002C4559">
              <w:rPr>
                <w:rFonts w:ascii="Arial" w:eastAsia="Yu Mincho" w:hAnsi="Arial" w:cs="Arial"/>
                <w:sz w:val="18"/>
                <w:szCs w:val="18"/>
                <w:lang w:val="en-US" w:eastAsia="ja-JP"/>
              </w:rPr>
              <w:t>8A</w:t>
            </w:r>
          </w:p>
          <w:p w14:paraId="273A037B" w14:textId="77777777" w:rsidR="00457102" w:rsidRPr="001611DD" w:rsidRDefault="00457102" w:rsidP="00993733">
            <w:pPr>
              <w:keepLines/>
              <w:spacing w:after="0"/>
              <w:jc w:val="center"/>
              <w:rPr>
                <w:rFonts w:ascii="Arial" w:eastAsia="Yu Mincho" w:hAnsi="Arial" w:cs="Arial"/>
                <w:sz w:val="18"/>
                <w:szCs w:val="18"/>
                <w:lang w:val="en-US" w:eastAsia="ja-JP"/>
              </w:rPr>
            </w:pPr>
            <w:r w:rsidRPr="002C4559">
              <w:rPr>
                <w:rFonts w:ascii="Arial" w:eastAsia="Yu Mincho" w:hAnsi="Arial" w:cs="Arial"/>
                <w:sz w:val="18"/>
                <w:szCs w:val="18"/>
                <w:lang w:val="en-US" w:eastAsia="ja-JP"/>
              </w:rPr>
              <w:t>DC_n</w:t>
            </w:r>
            <w:r>
              <w:rPr>
                <w:rFonts w:ascii="Arial" w:eastAsia="Yu Mincho" w:hAnsi="Arial" w:cs="Arial"/>
                <w:sz w:val="18"/>
                <w:szCs w:val="18"/>
                <w:lang w:val="en-US" w:eastAsia="ja-JP"/>
              </w:rPr>
              <w:t>3</w:t>
            </w:r>
            <w:r w:rsidRPr="002C4559">
              <w:rPr>
                <w:rFonts w:ascii="Arial" w:eastAsia="Yu Mincho" w:hAnsi="Arial" w:cs="Arial"/>
                <w:sz w:val="18"/>
                <w:szCs w:val="18"/>
                <w:lang w:val="en-US" w:eastAsia="ja-JP"/>
              </w:rPr>
              <w:t>A-n</w:t>
            </w:r>
            <w:r>
              <w:rPr>
                <w:rFonts w:ascii="Arial" w:eastAsia="Yu Mincho" w:hAnsi="Arial" w:cs="Arial"/>
                <w:sz w:val="18"/>
                <w:szCs w:val="18"/>
                <w:lang w:val="en-US" w:eastAsia="ja-JP"/>
              </w:rPr>
              <w:t>2</w:t>
            </w:r>
            <w:r w:rsidRPr="002C4559">
              <w:rPr>
                <w:rFonts w:ascii="Arial" w:eastAsia="Yu Mincho" w:hAnsi="Arial" w:cs="Arial"/>
                <w:sz w:val="18"/>
                <w:szCs w:val="18"/>
                <w:lang w:val="en-US" w:eastAsia="ja-JP"/>
              </w:rPr>
              <w:t>8A</w:t>
            </w:r>
          </w:p>
        </w:tc>
      </w:tr>
      <w:tr w:rsidR="00457102" w:rsidRPr="002C4559" w14:paraId="64AF2111" w14:textId="77777777" w:rsidTr="00993733">
        <w:trPr>
          <w:trHeight w:val="207"/>
          <w:jc w:val="center"/>
        </w:trPr>
        <w:tc>
          <w:tcPr>
            <w:tcW w:w="2853" w:type="dxa"/>
          </w:tcPr>
          <w:p w14:paraId="74D52D2C" w14:textId="77777777" w:rsidR="00457102" w:rsidRDefault="00457102" w:rsidP="00993733">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3132E772"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08E5E100"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75F575A5"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457102" w:rsidRPr="00B5734E" w14:paraId="76C8C62F" w14:textId="77777777" w:rsidTr="00993733">
        <w:trPr>
          <w:trHeight w:val="207"/>
          <w:jc w:val="center"/>
        </w:trPr>
        <w:tc>
          <w:tcPr>
            <w:tcW w:w="2853" w:type="dxa"/>
          </w:tcPr>
          <w:p w14:paraId="2D947932" w14:textId="77777777" w:rsidR="00457102" w:rsidRPr="00B5734E" w:rsidRDefault="00457102" w:rsidP="00993733">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7</w:t>
            </w:r>
            <w:r w:rsidRPr="00B5734E">
              <w:rPr>
                <w:rFonts w:ascii="Arial" w:eastAsia="Yu Mincho" w:hAnsi="Arial" w:cs="Arial"/>
                <w:sz w:val="18"/>
                <w:szCs w:val="18"/>
                <w:lang w:val="en-US"/>
              </w:rPr>
              <w:t>A</w:t>
            </w:r>
          </w:p>
        </w:tc>
        <w:tc>
          <w:tcPr>
            <w:tcW w:w="2892" w:type="dxa"/>
          </w:tcPr>
          <w:p w14:paraId="33FA3BD8"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21D6AEA7"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7</w:t>
            </w:r>
            <w:r w:rsidRPr="00B5734E">
              <w:rPr>
                <w:rFonts w:ascii="Arial" w:eastAsia="Yu Mincho" w:hAnsi="Arial" w:cs="Arial"/>
                <w:sz w:val="18"/>
                <w:szCs w:val="18"/>
                <w:lang w:val="en-US"/>
              </w:rPr>
              <w:t>A</w:t>
            </w:r>
          </w:p>
          <w:p w14:paraId="43F706B2"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7</w:t>
            </w:r>
            <w:r w:rsidRPr="00B5734E">
              <w:rPr>
                <w:rFonts w:ascii="Arial" w:eastAsia="Yu Mincho" w:hAnsi="Arial" w:cs="Arial"/>
                <w:sz w:val="18"/>
                <w:szCs w:val="18"/>
                <w:lang w:val="en-US"/>
              </w:rPr>
              <w:t>A</w:t>
            </w:r>
          </w:p>
        </w:tc>
      </w:tr>
      <w:tr w:rsidR="00457102" w14:paraId="6F461AC1" w14:textId="77777777" w:rsidTr="00993733">
        <w:trPr>
          <w:trHeight w:val="207"/>
          <w:jc w:val="center"/>
        </w:trPr>
        <w:tc>
          <w:tcPr>
            <w:tcW w:w="2853" w:type="dxa"/>
          </w:tcPr>
          <w:p w14:paraId="0F67EC04" w14:textId="77777777" w:rsidR="00457102" w:rsidRDefault="00457102" w:rsidP="00993733">
            <w:pPr>
              <w:pStyle w:val="TAC"/>
              <w:rPr>
                <w:lang w:val="fi-FI" w:eastAsia="ja-JP"/>
              </w:rPr>
            </w:pPr>
            <w:r>
              <w:rPr>
                <w:rFonts w:cs="Arial"/>
                <w:szCs w:val="18"/>
                <w:lang w:val="en-US"/>
              </w:rPr>
              <w:t>DC_n1A-n3A-n78A</w:t>
            </w:r>
          </w:p>
        </w:tc>
        <w:tc>
          <w:tcPr>
            <w:tcW w:w="2892" w:type="dxa"/>
          </w:tcPr>
          <w:p w14:paraId="20D62182" w14:textId="77777777" w:rsidR="00457102" w:rsidRDefault="00457102" w:rsidP="00993733">
            <w:pPr>
              <w:keepLines/>
              <w:spacing w:after="0"/>
              <w:jc w:val="center"/>
              <w:rPr>
                <w:rFonts w:ascii="Arial" w:hAnsi="Arial" w:cs="Arial"/>
                <w:sz w:val="18"/>
                <w:szCs w:val="18"/>
                <w:lang w:val="en-US"/>
              </w:rPr>
            </w:pPr>
            <w:r>
              <w:rPr>
                <w:rFonts w:ascii="Arial" w:hAnsi="Arial" w:cs="Arial"/>
                <w:sz w:val="18"/>
                <w:szCs w:val="18"/>
                <w:lang w:val="en-US"/>
              </w:rPr>
              <w:t>DC_n1A-n3A</w:t>
            </w:r>
          </w:p>
          <w:p w14:paraId="51D039B7" w14:textId="77777777" w:rsidR="00457102" w:rsidRDefault="00457102" w:rsidP="00993733">
            <w:pPr>
              <w:keepLines/>
              <w:spacing w:after="0"/>
              <w:jc w:val="center"/>
              <w:rPr>
                <w:rFonts w:ascii="Arial" w:hAnsi="Arial" w:cs="Arial"/>
                <w:sz w:val="18"/>
                <w:szCs w:val="18"/>
                <w:lang w:val="en-US"/>
              </w:rPr>
            </w:pPr>
            <w:r>
              <w:rPr>
                <w:rFonts w:ascii="Arial" w:hAnsi="Arial" w:cs="Arial"/>
                <w:sz w:val="18"/>
                <w:szCs w:val="18"/>
                <w:lang w:val="en-US"/>
              </w:rPr>
              <w:t>DC_n3A-n78A</w:t>
            </w:r>
          </w:p>
          <w:p w14:paraId="3C42F1E1" w14:textId="77777777" w:rsidR="00457102" w:rsidRDefault="00457102" w:rsidP="00993733">
            <w:pPr>
              <w:pStyle w:val="TAC"/>
              <w:rPr>
                <w:rFonts w:cs="Arial"/>
                <w:lang w:eastAsia="zh-CN"/>
              </w:rPr>
            </w:pPr>
            <w:r>
              <w:rPr>
                <w:rFonts w:cs="Arial"/>
                <w:szCs w:val="18"/>
                <w:lang w:val="en-US"/>
              </w:rPr>
              <w:t>DC_n1A-n78A</w:t>
            </w:r>
          </w:p>
        </w:tc>
      </w:tr>
      <w:tr w:rsidR="002F58F8" w14:paraId="479429CB" w14:textId="77777777" w:rsidTr="00993733">
        <w:trPr>
          <w:trHeight w:val="207"/>
          <w:jc w:val="center"/>
          <w:ins w:id="20" w:author="Per Lindell" w:date="2022-09-28T13:48:00Z"/>
        </w:trPr>
        <w:tc>
          <w:tcPr>
            <w:tcW w:w="2853" w:type="dxa"/>
          </w:tcPr>
          <w:p w14:paraId="72FAD998" w14:textId="477E73AA" w:rsidR="002F58F8" w:rsidRDefault="002F58F8" w:rsidP="00993733">
            <w:pPr>
              <w:pStyle w:val="TAC"/>
              <w:rPr>
                <w:ins w:id="21" w:author="Per Lindell" w:date="2022-09-28T13:48:00Z"/>
                <w:lang w:val="fi-FI" w:eastAsia="ja-JP"/>
              </w:rPr>
            </w:pPr>
            <w:ins w:id="22" w:author="Per Lindell" w:date="2022-09-28T13:48:00Z">
              <w:r w:rsidRPr="002F58F8">
                <w:rPr>
                  <w:rFonts w:cs="Arial"/>
                  <w:szCs w:val="18"/>
                  <w:lang w:val="en-US"/>
                </w:rPr>
                <w:t>DC_n1A-n3A-n78(2A)</w:t>
              </w:r>
            </w:ins>
          </w:p>
        </w:tc>
        <w:tc>
          <w:tcPr>
            <w:tcW w:w="2892" w:type="dxa"/>
          </w:tcPr>
          <w:p w14:paraId="1C7A8F76" w14:textId="77777777" w:rsidR="002F58F8" w:rsidRDefault="002F58F8" w:rsidP="00993733">
            <w:pPr>
              <w:keepLines/>
              <w:spacing w:after="0"/>
              <w:jc w:val="center"/>
              <w:rPr>
                <w:ins w:id="23" w:author="Per Lindell" w:date="2022-09-28T13:48:00Z"/>
                <w:rFonts w:ascii="Arial" w:hAnsi="Arial" w:cs="Arial"/>
                <w:sz w:val="18"/>
                <w:szCs w:val="18"/>
                <w:lang w:val="en-US"/>
              </w:rPr>
            </w:pPr>
            <w:ins w:id="24" w:author="Per Lindell" w:date="2022-09-28T13:48:00Z">
              <w:r>
                <w:rPr>
                  <w:rFonts w:ascii="Arial" w:hAnsi="Arial" w:cs="Arial"/>
                  <w:sz w:val="18"/>
                  <w:szCs w:val="18"/>
                  <w:lang w:val="en-US"/>
                </w:rPr>
                <w:t>DC_n1A-n3A</w:t>
              </w:r>
            </w:ins>
          </w:p>
          <w:p w14:paraId="24DE6ED2" w14:textId="77777777" w:rsidR="002F58F8" w:rsidRDefault="002F58F8" w:rsidP="00993733">
            <w:pPr>
              <w:keepLines/>
              <w:spacing w:after="0"/>
              <w:jc w:val="center"/>
              <w:rPr>
                <w:ins w:id="25" w:author="Per Lindell" w:date="2022-09-28T13:48:00Z"/>
                <w:rFonts w:ascii="Arial" w:hAnsi="Arial" w:cs="Arial"/>
                <w:sz w:val="18"/>
                <w:szCs w:val="18"/>
                <w:lang w:val="en-US"/>
              </w:rPr>
            </w:pPr>
            <w:ins w:id="26" w:author="Per Lindell" w:date="2022-09-28T13:48:00Z">
              <w:r>
                <w:rPr>
                  <w:rFonts w:ascii="Arial" w:hAnsi="Arial" w:cs="Arial"/>
                  <w:sz w:val="18"/>
                  <w:szCs w:val="18"/>
                  <w:lang w:val="en-US"/>
                </w:rPr>
                <w:t>DC_n3A-n78A</w:t>
              </w:r>
            </w:ins>
          </w:p>
          <w:p w14:paraId="044E36AC" w14:textId="77777777" w:rsidR="002F58F8" w:rsidRDefault="002F58F8" w:rsidP="00993733">
            <w:pPr>
              <w:pStyle w:val="TAC"/>
              <w:rPr>
                <w:ins w:id="27" w:author="Per Lindell" w:date="2022-09-28T13:48:00Z"/>
                <w:rFonts w:cs="Arial"/>
                <w:lang w:eastAsia="zh-CN"/>
              </w:rPr>
            </w:pPr>
            <w:ins w:id="28" w:author="Per Lindell" w:date="2022-09-28T13:48:00Z">
              <w:r>
                <w:rPr>
                  <w:rFonts w:cs="Arial"/>
                  <w:szCs w:val="18"/>
                  <w:lang w:val="en-US"/>
                </w:rPr>
                <w:t>DC_n1A-n78A</w:t>
              </w:r>
            </w:ins>
          </w:p>
        </w:tc>
      </w:tr>
      <w:tr w:rsidR="00457102" w:rsidRPr="00B5734E" w14:paraId="418659E3" w14:textId="77777777" w:rsidTr="00993733">
        <w:trPr>
          <w:trHeight w:val="207"/>
          <w:jc w:val="center"/>
        </w:trPr>
        <w:tc>
          <w:tcPr>
            <w:tcW w:w="2853" w:type="dxa"/>
          </w:tcPr>
          <w:p w14:paraId="6F7D4C08" w14:textId="77777777" w:rsidR="00457102" w:rsidRPr="00B5734E" w:rsidRDefault="00457102" w:rsidP="00993733">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34DABABB"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463A5A18"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479F3378"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DA1860" w:rsidRPr="00B5734E" w14:paraId="0B21B897" w14:textId="77777777" w:rsidTr="00993733">
        <w:trPr>
          <w:trHeight w:val="207"/>
          <w:jc w:val="center"/>
          <w:ins w:id="29" w:author="Per Lindell" w:date="2022-09-28T13:49:00Z"/>
        </w:trPr>
        <w:tc>
          <w:tcPr>
            <w:tcW w:w="2853" w:type="dxa"/>
            <w:tcBorders>
              <w:top w:val="single" w:sz="4" w:space="0" w:color="auto"/>
              <w:left w:val="single" w:sz="4" w:space="0" w:color="auto"/>
              <w:bottom w:val="single" w:sz="4" w:space="0" w:color="auto"/>
              <w:right w:val="single" w:sz="4" w:space="0" w:color="auto"/>
            </w:tcBorders>
          </w:tcPr>
          <w:p w14:paraId="5494C8B8" w14:textId="20062710" w:rsidR="00DA1860" w:rsidRPr="00B5734E" w:rsidRDefault="00DA1860" w:rsidP="00993733">
            <w:pPr>
              <w:pStyle w:val="TAC"/>
              <w:rPr>
                <w:ins w:id="30" w:author="Per Lindell" w:date="2022-09-28T13:49:00Z"/>
                <w:rFonts w:eastAsia="Yu Mincho" w:cs="Arial"/>
                <w:szCs w:val="18"/>
                <w:lang w:val="en-US"/>
              </w:rPr>
            </w:pPr>
            <w:ins w:id="31" w:author="Per Lindell" w:date="2022-09-28T13:49:00Z">
              <w:r>
                <w:rPr>
                  <w:lang w:val="en-US"/>
                </w:rPr>
                <w:t>DC_n1A-n7A-n28A</w:t>
              </w:r>
            </w:ins>
          </w:p>
        </w:tc>
        <w:tc>
          <w:tcPr>
            <w:tcW w:w="2892" w:type="dxa"/>
            <w:tcBorders>
              <w:top w:val="single" w:sz="4" w:space="0" w:color="auto"/>
              <w:left w:val="single" w:sz="4" w:space="0" w:color="auto"/>
              <w:bottom w:val="single" w:sz="4" w:space="0" w:color="auto"/>
              <w:right w:val="single" w:sz="4" w:space="0" w:color="auto"/>
            </w:tcBorders>
          </w:tcPr>
          <w:p w14:paraId="6AE5258A" w14:textId="77777777" w:rsidR="00DA1860" w:rsidRDefault="00DA1860" w:rsidP="00993733">
            <w:pPr>
              <w:pStyle w:val="TAC"/>
              <w:rPr>
                <w:ins w:id="32" w:author="Per Lindell" w:date="2022-09-28T13:49:00Z"/>
                <w:lang w:val="en-US"/>
              </w:rPr>
            </w:pPr>
            <w:ins w:id="33" w:author="Per Lindell" w:date="2022-09-28T13:49:00Z">
              <w:r>
                <w:rPr>
                  <w:lang w:val="en-US"/>
                </w:rPr>
                <w:t>DC_n1A-n7A</w:t>
              </w:r>
            </w:ins>
          </w:p>
          <w:p w14:paraId="73DE1225" w14:textId="766AF6BB" w:rsidR="00DA1860" w:rsidRDefault="00DA1860" w:rsidP="00993733">
            <w:pPr>
              <w:pStyle w:val="TAC"/>
              <w:rPr>
                <w:ins w:id="34" w:author="Per Lindell" w:date="2022-09-28T13:49:00Z"/>
                <w:lang w:val="en-US"/>
              </w:rPr>
            </w:pPr>
            <w:ins w:id="35" w:author="Per Lindell" w:date="2022-09-28T13:49:00Z">
              <w:r>
                <w:rPr>
                  <w:lang w:val="en-US"/>
                </w:rPr>
                <w:t>DC_n7A-n28A</w:t>
              </w:r>
            </w:ins>
          </w:p>
          <w:p w14:paraId="296B0EC1" w14:textId="0C597A53" w:rsidR="00DA1860" w:rsidRPr="00B5734E" w:rsidRDefault="00DA1860" w:rsidP="00993733">
            <w:pPr>
              <w:pStyle w:val="TAC"/>
              <w:rPr>
                <w:ins w:id="36" w:author="Per Lindell" w:date="2022-09-28T13:49:00Z"/>
                <w:rFonts w:eastAsia="Yu Mincho" w:cs="Arial"/>
                <w:szCs w:val="18"/>
                <w:lang w:val="en-US"/>
              </w:rPr>
            </w:pPr>
            <w:ins w:id="37" w:author="Per Lindell" w:date="2022-09-28T13:49:00Z">
              <w:r>
                <w:rPr>
                  <w:lang w:val="en-US"/>
                </w:rPr>
                <w:t>DC_n1A-n28A</w:t>
              </w:r>
            </w:ins>
          </w:p>
        </w:tc>
      </w:tr>
      <w:tr w:rsidR="00457102" w:rsidRPr="00B5734E" w14:paraId="1783E8B1"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332464" w14:textId="77777777" w:rsidR="00457102" w:rsidRPr="00B5734E" w:rsidRDefault="00457102" w:rsidP="00993733">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770802BE" w14:textId="77777777" w:rsidR="00457102" w:rsidRDefault="00457102" w:rsidP="00993733">
            <w:pPr>
              <w:pStyle w:val="TAC"/>
              <w:rPr>
                <w:lang w:val="en-US"/>
              </w:rPr>
            </w:pPr>
            <w:r>
              <w:rPr>
                <w:lang w:val="en-US"/>
              </w:rPr>
              <w:t>DC_n1A-n7A</w:t>
            </w:r>
          </w:p>
          <w:p w14:paraId="095E1AE1" w14:textId="77777777" w:rsidR="00457102" w:rsidRDefault="00457102" w:rsidP="00993733">
            <w:pPr>
              <w:pStyle w:val="TAC"/>
              <w:rPr>
                <w:lang w:val="en-US"/>
              </w:rPr>
            </w:pPr>
            <w:r>
              <w:rPr>
                <w:lang w:val="en-US"/>
              </w:rPr>
              <w:t>DC_n7A-n78A</w:t>
            </w:r>
          </w:p>
          <w:p w14:paraId="7A39D3EB" w14:textId="77777777" w:rsidR="00457102" w:rsidRPr="00B5734E" w:rsidRDefault="00457102" w:rsidP="00993733">
            <w:pPr>
              <w:pStyle w:val="TAC"/>
              <w:rPr>
                <w:rFonts w:eastAsia="Yu Mincho" w:cs="Arial"/>
                <w:szCs w:val="18"/>
                <w:lang w:val="en-US"/>
              </w:rPr>
            </w:pPr>
            <w:r>
              <w:rPr>
                <w:lang w:val="en-US"/>
              </w:rPr>
              <w:t>DC_n1A-n78A</w:t>
            </w:r>
          </w:p>
        </w:tc>
      </w:tr>
      <w:tr w:rsidR="0024298E" w:rsidRPr="00B5734E" w14:paraId="0F9A682E" w14:textId="77777777" w:rsidTr="00993733">
        <w:trPr>
          <w:trHeight w:val="207"/>
          <w:jc w:val="center"/>
          <w:ins w:id="38" w:author="Per Lindell" w:date="2022-09-28T13:51:00Z"/>
        </w:trPr>
        <w:tc>
          <w:tcPr>
            <w:tcW w:w="2853" w:type="dxa"/>
            <w:tcBorders>
              <w:top w:val="single" w:sz="4" w:space="0" w:color="auto"/>
              <w:left w:val="single" w:sz="4" w:space="0" w:color="auto"/>
              <w:bottom w:val="single" w:sz="4" w:space="0" w:color="auto"/>
              <w:right w:val="single" w:sz="4" w:space="0" w:color="auto"/>
            </w:tcBorders>
          </w:tcPr>
          <w:p w14:paraId="631AC39D" w14:textId="47756DF4" w:rsidR="0024298E" w:rsidRPr="00B5734E" w:rsidRDefault="00130190" w:rsidP="00993733">
            <w:pPr>
              <w:pStyle w:val="TAC"/>
              <w:rPr>
                <w:ins w:id="39" w:author="Per Lindell" w:date="2022-09-28T13:51:00Z"/>
                <w:rFonts w:eastAsia="Yu Mincho" w:cs="Arial"/>
                <w:szCs w:val="18"/>
                <w:lang w:val="en-US"/>
              </w:rPr>
            </w:pPr>
            <w:ins w:id="40" w:author="Per Lindell" w:date="2022-09-28T13:51:00Z">
              <w:r w:rsidRPr="00130190">
                <w:rPr>
                  <w:lang w:val="en-US"/>
                </w:rPr>
                <w:t>DC_n1A-n7A-n78(2A)</w:t>
              </w:r>
            </w:ins>
          </w:p>
        </w:tc>
        <w:tc>
          <w:tcPr>
            <w:tcW w:w="2892" w:type="dxa"/>
            <w:tcBorders>
              <w:top w:val="single" w:sz="4" w:space="0" w:color="auto"/>
              <w:left w:val="single" w:sz="4" w:space="0" w:color="auto"/>
              <w:bottom w:val="single" w:sz="4" w:space="0" w:color="auto"/>
              <w:right w:val="single" w:sz="4" w:space="0" w:color="auto"/>
            </w:tcBorders>
          </w:tcPr>
          <w:p w14:paraId="14CF4B82" w14:textId="77777777" w:rsidR="0024298E" w:rsidRDefault="0024298E" w:rsidP="00993733">
            <w:pPr>
              <w:pStyle w:val="TAC"/>
              <w:rPr>
                <w:ins w:id="41" w:author="Per Lindell" w:date="2022-09-28T13:51:00Z"/>
                <w:lang w:val="en-US"/>
              </w:rPr>
            </w:pPr>
            <w:ins w:id="42" w:author="Per Lindell" w:date="2022-09-28T13:51:00Z">
              <w:r>
                <w:rPr>
                  <w:lang w:val="en-US"/>
                </w:rPr>
                <w:t>DC_n1A-n7A</w:t>
              </w:r>
            </w:ins>
          </w:p>
          <w:p w14:paraId="6F907C29" w14:textId="77777777" w:rsidR="0024298E" w:rsidRDefault="0024298E" w:rsidP="00993733">
            <w:pPr>
              <w:pStyle w:val="TAC"/>
              <w:rPr>
                <w:ins w:id="43" w:author="Per Lindell" w:date="2022-09-28T13:51:00Z"/>
                <w:lang w:val="en-US"/>
              </w:rPr>
            </w:pPr>
            <w:ins w:id="44" w:author="Per Lindell" w:date="2022-09-28T13:51:00Z">
              <w:r>
                <w:rPr>
                  <w:lang w:val="en-US"/>
                </w:rPr>
                <w:t>DC_n7A-n78A</w:t>
              </w:r>
            </w:ins>
          </w:p>
          <w:p w14:paraId="14F82B1B" w14:textId="77777777" w:rsidR="0024298E" w:rsidRPr="00B5734E" w:rsidRDefault="0024298E" w:rsidP="00993733">
            <w:pPr>
              <w:pStyle w:val="TAC"/>
              <w:rPr>
                <w:ins w:id="45" w:author="Per Lindell" w:date="2022-09-28T13:51:00Z"/>
                <w:rFonts w:eastAsia="Yu Mincho" w:cs="Arial"/>
                <w:szCs w:val="18"/>
                <w:lang w:val="en-US"/>
              </w:rPr>
            </w:pPr>
            <w:ins w:id="46" w:author="Per Lindell" w:date="2022-09-28T13:51:00Z">
              <w:r>
                <w:rPr>
                  <w:lang w:val="en-US"/>
                </w:rPr>
                <w:t>DC_n1A-n78A</w:t>
              </w:r>
            </w:ins>
          </w:p>
        </w:tc>
      </w:tr>
      <w:tr w:rsidR="00457102" w:rsidRPr="001611DD" w14:paraId="4FFDEE34" w14:textId="77777777" w:rsidTr="00993733">
        <w:trPr>
          <w:trHeight w:val="207"/>
          <w:jc w:val="center"/>
        </w:trPr>
        <w:tc>
          <w:tcPr>
            <w:tcW w:w="2853" w:type="dxa"/>
          </w:tcPr>
          <w:p w14:paraId="3A828DC4" w14:textId="77777777" w:rsidR="00457102" w:rsidRPr="001611DD" w:rsidRDefault="00457102" w:rsidP="00993733">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3D856C46"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42978BA0"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4AD45CEE" w14:textId="77777777" w:rsidR="00457102" w:rsidRPr="001611DD" w:rsidRDefault="00457102" w:rsidP="00993733">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457102" w:rsidRPr="002C4559" w14:paraId="5E12A6E8" w14:textId="77777777" w:rsidTr="00993733">
        <w:trPr>
          <w:trHeight w:val="207"/>
          <w:jc w:val="center"/>
        </w:trPr>
        <w:tc>
          <w:tcPr>
            <w:tcW w:w="2853" w:type="dxa"/>
          </w:tcPr>
          <w:p w14:paraId="5BA80F44" w14:textId="77777777" w:rsidR="00457102" w:rsidRDefault="00457102" w:rsidP="00993733">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14:paraId="595E7D64"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18FD4F6E"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48DCEA3B"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457102" w14:paraId="25FE3540" w14:textId="77777777" w:rsidTr="00993733">
        <w:trPr>
          <w:trHeight w:val="207"/>
          <w:jc w:val="center"/>
        </w:trPr>
        <w:tc>
          <w:tcPr>
            <w:tcW w:w="2853" w:type="dxa"/>
          </w:tcPr>
          <w:p w14:paraId="0C9A0B72" w14:textId="77777777" w:rsidR="00457102" w:rsidRDefault="00457102" w:rsidP="00993733">
            <w:pPr>
              <w:pStyle w:val="TAC"/>
              <w:rPr>
                <w:rFonts w:cs="Arial"/>
                <w:szCs w:val="18"/>
                <w:lang w:val="en-US"/>
              </w:rPr>
            </w:pPr>
            <w:r w:rsidRPr="00BF42F3">
              <w:rPr>
                <w:rFonts w:cs="Arial"/>
                <w:szCs w:val="18"/>
                <w:lang w:val="en-US"/>
              </w:rPr>
              <w:t>DC_n1A-n28A-n78A</w:t>
            </w:r>
          </w:p>
        </w:tc>
        <w:tc>
          <w:tcPr>
            <w:tcW w:w="2892" w:type="dxa"/>
          </w:tcPr>
          <w:p w14:paraId="0CB5BCE1" w14:textId="77777777" w:rsidR="00457102" w:rsidRPr="00BF42F3"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DC_n1A-n28A</w:t>
            </w:r>
          </w:p>
          <w:p w14:paraId="331BBA83" w14:textId="77777777" w:rsidR="00457102" w:rsidRPr="00BF42F3"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DC_n1A-n78A</w:t>
            </w:r>
          </w:p>
          <w:p w14:paraId="49CF04F6" w14:textId="77777777" w:rsidR="00457102"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DC_n28A-n78A</w:t>
            </w:r>
          </w:p>
        </w:tc>
      </w:tr>
      <w:tr w:rsidR="00130190" w14:paraId="2EDB0C82" w14:textId="77777777" w:rsidTr="00993733">
        <w:trPr>
          <w:trHeight w:val="207"/>
          <w:jc w:val="center"/>
          <w:ins w:id="47" w:author="Per Lindell" w:date="2022-09-28T13:51:00Z"/>
        </w:trPr>
        <w:tc>
          <w:tcPr>
            <w:tcW w:w="2853" w:type="dxa"/>
          </w:tcPr>
          <w:p w14:paraId="6351D7CE" w14:textId="38968A92" w:rsidR="00130190" w:rsidRDefault="004D4F2C" w:rsidP="00993733">
            <w:pPr>
              <w:pStyle w:val="TAC"/>
              <w:rPr>
                <w:ins w:id="48" w:author="Per Lindell" w:date="2022-09-28T13:51:00Z"/>
                <w:rFonts w:cs="Arial"/>
                <w:szCs w:val="18"/>
                <w:lang w:val="en-US"/>
              </w:rPr>
            </w:pPr>
            <w:ins w:id="49" w:author="Per Lindell" w:date="2022-09-28T13:52:00Z">
              <w:r w:rsidRPr="004D4F2C">
                <w:rPr>
                  <w:rFonts w:cs="Arial"/>
                  <w:szCs w:val="18"/>
                  <w:lang w:val="en-US"/>
                </w:rPr>
                <w:t>DC_n1A-n28A-n78(2A)</w:t>
              </w:r>
            </w:ins>
          </w:p>
        </w:tc>
        <w:tc>
          <w:tcPr>
            <w:tcW w:w="2892" w:type="dxa"/>
          </w:tcPr>
          <w:p w14:paraId="55D0E1E9" w14:textId="77777777" w:rsidR="00130190" w:rsidRPr="00BF42F3" w:rsidRDefault="00130190" w:rsidP="00993733">
            <w:pPr>
              <w:keepLines/>
              <w:spacing w:after="0"/>
              <w:jc w:val="center"/>
              <w:rPr>
                <w:ins w:id="50" w:author="Per Lindell" w:date="2022-09-28T13:51:00Z"/>
                <w:rFonts w:ascii="Arial" w:hAnsi="Arial" w:cs="Arial"/>
                <w:sz w:val="18"/>
                <w:szCs w:val="18"/>
                <w:lang w:val="en-US"/>
              </w:rPr>
            </w:pPr>
            <w:ins w:id="51" w:author="Per Lindell" w:date="2022-09-28T13:51:00Z">
              <w:r w:rsidRPr="00BF42F3">
                <w:rPr>
                  <w:rFonts w:ascii="Arial" w:hAnsi="Arial" w:cs="Arial"/>
                  <w:sz w:val="18"/>
                  <w:szCs w:val="18"/>
                  <w:lang w:val="en-US"/>
                </w:rPr>
                <w:t>DC_n1A-n28A</w:t>
              </w:r>
            </w:ins>
          </w:p>
          <w:p w14:paraId="49778CF3" w14:textId="77777777" w:rsidR="00130190" w:rsidRPr="00BF42F3" w:rsidRDefault="00130190" w:rsidP="00993733">
            <w:pPr>
              <w:keepLines/>
              <w:spacing w:after="0"/>
              <w:jc w:val="center"/>
              <w:rPr>
                <w:ins w:id="52" w:author="Per Lindell" w:date="2022-09-28T13:51:00Z"/>
                <w:rFonts w:ascii="Arial" w:hAnsi="Arial" w:cs="Arial"/>
                <w:sz w:val="18"/>
                <w:szCs w:val="18"/>
                <w:lang w:val="en-US"/>
              </w:rPr>
            </w:pPr>
            <w:ins w:id="53" w:author="Per Lindell" w:date="2022-09-28T13:51:00Z">
              <w:r w:rsidRPr="00BF42F3">
                <w:rPr>
                  <w:rFonts w:ascii="Arial" w:hAnsi="Arial" w:cs="Arial"/>
                  <w:sz w:val="18"/>
                  <w:szCs w:val="18"/>
                  <w:lang w:val="en-US"/>
                </w:rPr>
                <w:t>DC_n1A-n78A</w:t>
              </w:r>
            </w:ins>
          </w:p>
          <w:p w14:paraId="0A670FEF" w14:textId="77777777" w:rsidR="00130190" w:rsidRDefault="00130190" w:rsidP="00993733">
            <w:pPr>
              <w:keepLines/>
              <w:spacing w:after="0"/>
              <w:jc w:val="center"/>
              <w:rPr>
                <w:ins w:id="54" w:author="Per Lindell" w:date="2022-09-28T13:51:00Z"/>
                <w:rFonts w:ascii="Arial" w:hAnsi="Arial" w:cs="Arial"/>
                <w:sz w:val="18"/>
                <w:szCs w:val="18"/>
                <w:lang w:val="en-US"/>
              </w:rPr>
            </w:pPr>
            <w:ins w:id="55" w:author="Per Lindell" w:date="2022-09-28T13:51:00Z">
              <w:r w:rsidRPr="00BF42F3">
                <w:rPr>
                  <w:rFonts w:ascii="Arial" w:hAnsi="Arial" w:cs="Arial"/>
                  <w:sz w:val="18"/>
                  <w:szCs w:val="18"/>
                  <w:lang w:val="en-US"/>
                </w:rPr>
                <w:t>DC_n28A-n78A</w:t>
              </w:r>
            </w:ins>
          </w:p>
        </w:tc>
      </w:tr>
      <w:tr w:rsidR="00457102" w:rsidRPr="002C4559" w14:paraId="69F1E69B" w14:textId="77777777" w:rsidTr="00993733">
        <w:trPr>
          <w:trHeight w:val="207"/>
          <w:jc w:val="center"/>
        </w:trPr>
        <w:tc>
          <w:tcPr>
            <w:tcW w:w="2853" w:type="dxa"/>
          </w:tcPr>
          <w:p w14:paraId="244D9099" w14:textId="77777777" w:rsidR="00457102" w:rsidRDefault="00457102" w:rsidP="00993733">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lastRenderedPageBreak/>
              <w:t>D</w:t>
            </w:r>
            <w:r>
              <w:rPr>
                <w:rFonts w:ascii="Arial" w:eastAsia="Yu Mincho" w:hAnsi="Arial" w:cs="Arial"/>
                <w:sz w:val="18"/>
                <w:szCs w:val="18"/>
                <w:lang w:val="en-US" w:eastAsia="ja-JP"/>
              </w:rPr>
              <w:t>C_n1A-n28A-n79A</w:t>
            </w:r>
          </w:p>
        </w:tc>
        <w:tc>
          <w:tcPr>
            <w:tcW w:w="2892" w:type="dxa"/>
          </w:tcPr>
          <w:p w14:paraId="4EB107D6"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788676CE"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p w14:paraId="5988A369"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tc>
      </w:tr>
      <w:tr w:rsidR="00457102" w:rsidRPr="001611DD" w14:paraId="0ECD138D" w14:textId="77777777" w:rsidTr="00993733">
        <w:trPr>
          <w:trHeight w:val="207"/>
          <w:jc w:val="center"/>
        </w:trPr>
        <w:tc>
          <w:tcPr>
            <w:tcW w:w="2853" w:type="dxa"/>
          </w:tcPr>
          <w:p w14:paraId="0028C4FE" w14:textId="77777777" w:rsidR="00457102" w:rsidRPr="001611DD" w:rsidRDefault="00457102" w:rsidP="00993733">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371A0157"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7BB241DE"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0095D305" w14:textId="77777777" w:rsidR="00457102" w:rsidRPr="001611DD" w:rsidRDefault="00457102" w:rsidP="00993733">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41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457102" w:rsidRPr="00B5734E" w14:paraId="063E90D3" w14:textId="77777777" w:rsidTr="00993733">
        <w:trPr>
          <w:trHeight w:val="207"/>
          <w:jc w:val="center"/>
        </w:trPr>
        <w:tc>
          <w:tcPr>
            <w:tcW w:w="2853" w:type="dxa"/>
          </w:tcPr>
          <w:p w14:paraId="6C73CC8E" w14:textId="77777777" w:rsidR="00457102" w:rsidRPr="00B5734E" w:rsidRDefault="00457102" w:rsidP="00993733">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317B621B"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w:t>
            </w:r>
          </w:p>
          <w:p w14:paraId="656F6113"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1</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7CEC09BD"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37040C" w:rsidRPr="00B5734E" w14:paraId="7CC898F7" w14:textId="77777777" w:rsidTr="0037040C">
        <w:trPr>
          <w:trHeight w:val="207"/>
          <w:jc w:val="center"/>
          <w:ins w:id="56" w:author="Per Lindell" w:date="2022-09-28T13:52:00Z"/>
        </w:trPr>
        <w:tc>
          <w:tcPr>
            <w:tcW w:w="2853" w:type="dxa"/>
          </w:tcPr>
          <w:p w14:paraId="0428A10D" w14:textId="74F316CF" w:rsidR="0037040C" w:rsidRPr="0037040C" w:rsidRDefault="0037040C" w:rsidP="0037040C">
            <w:pPr>
              <w:keepNext/>
              <w:keepLines/>
              <w:spacing w:after="0"/>
              <w:jc w:val="center"/>
              <w:rPr>
                <w:ins w:id="57" w:author="Per Lindell" w:date="2022-09-28T13:52:00Z"/>
                <w:rFonts w:ascii="Arial" w:eastAsia="Yu Mincho" w:hAnsi="Arial" w:cs="Arial"/>
                <w:sz w:val="18"/>
                <w:szCs w:val="18"/>
                <w:lang w:val="en-US"/>
              </w:rPr>
            </w:pPr>
            <w:ins w:id="58" w:author="Per Lindell" w:date="2022-09-28T13:52:00Z">
              <w:r w:rsidRPr="0037040C">
                <w:rPr>
                  <w:rFonts w:ascii="Arial" w:eastAsia="Yu Mincho" w:hAnsi="Arial" w:cs="Arial"/>
                  <w:sz w:val="18"/>
                  <w:szCs w:val="18"/>
                  <w:lang w:val="en-US"/>
                </w:rPr>
                <w:t>DC_n3A-n7A-n28A</w:t>
              </w:r>
            </w:ins>
          </w:p>
        </w:tc>
        <w:tc>
          <w:tcPr>
            <w:tcW w:w="2892" w:type="dxa"/>
          </w:tcPr>
          <w:p w14:paraId="25B71C62" w14:textId="0C91753B" w:rsidR="0037040C" w:rsidRPr="0037040C" w:rsidRDefault="0037040C" w:rsidP="0037040C">
            <w:pPr>
              <w:keepNext/>
              <w:keepLines/>
              <w:spacing w:after="0"/>
              <w:jc w:val="center"/>
              <w:rPr>
                <w:ins w:id="59" w:author="Per Lindell" w:date="2022-09-28T13:52:00Z"/>
                <w:rFonts w:ascii="Arial" w:eastAsia="Yu Mincho" w:hAnsi="Arial" w:cs="Arial"/>
                <w:sz w:val="18"/>
                <w:szCs w:val="18"/>
                <w:lang w:val="en-US"/>
              </w:rPr>
            </w:pPr>
            <w:ins w:id="60" w:author="Per Lindell" w:date="2022-09-28T13:52:00Z">
              <w:r w:rsidRPr="0037040C">
                <w:rPr>
                  <w:rFonts w:ascii="Arial" w:eastAsia="Yu Mincho" w:hAnsi="Arial" w:cs="Arial"/>
                  <w:sz w:val="18"/>
                  <w:szCs w:val="18"/>
                  <w:lang w:val="en-US"/>
                </w:rPr>
                <w:t>DC_n3A-n7A</w:t>
              </w:r>
              <w:r w:rsidRPr="0037040C">
                <w:rPr>
                  <w:rFonts w:ascii="Arial" w:eastAsia="Yu Mincho" w:hAnsi="Arial" w:cs="Arial"/>
                  <w:sz w:val="18"/>
                  <w:szCs w:val="18"/>
                  <w:lang w:val="en-US"/>
                </w:rPr>
                <w:br/>
                <w:t>DC_n3A-n28A</w:t>
              </w:r>
              <w:r w:rsidRPr="0037040C">
                <w:rPr>
                  <w:rFonts w:ascii="Arial" w:eastAsia="Yu Mincho" w:hAnsi="Arial" w:cs="Arial"/>
                  <w:sz w:val="18"/>
                  <w:szCs w:val="18"/>
                  <w:lang w:val="en-US"/>
                </w:rPr>
                <w:br/>
                <w:t>DC_n7A-n28A</w:t>
              </w:r>
            </w:ins>
          </w:p>
        </w:tc>
      </w:tr>
      <w:tr w:rsidR="00DA3878" w:rsidRPr="00B5734E" w14:paraId="22255F5C" w14:textId="77777777" w:rsidTr="00993733">
        <w:trPr>
          <w:trHeight w:val="207"/>
          <w:jc w:val="center"/>
          <w:ins w:id="61" w:author="Per Lindell" w:date="2022-09-28T13:53:00Z"/>
        </w:trPr>
        <w:tc>
          <w:tcPr>
            <w:tcW w:w="2853" w:type="dxa"/>
          </w:tcPr>
          <w:p w14:paraId="761E9C2F" w14:textId="649EBF33" w:rsidR="00DA3878" w:rsidRPr="00B5734E" w:rsidRDefault="00165DCB" w:rsidP="00993733">
            <w:pPr>
              <w:keepNext/>
              <w:keepLines/>
              <w:spacing w:after="0"/>
              <w:jc w:val="center"/>
              <w:rPr>
                <w:ins w:id="62" w:author="Per Lindell" w:date="2022-09-28T13:53:00Z"/>
                <w:rFonts w:ascii="Arial" w:eastAsia="Yu Mincho" w:hAnsi="Arial"/>
                <w:sz w:val="18"/>
                <w:lang w:val="fi-FI" w:eastAsia="ja-JP"/>
              </w:rPr>
            </w:pPr>
            <w:ins w:id="63" w:author="Per Lindell" w:date="2022-09-28T13:54:00Z">
              <w:r w:rsidRPr="00165DCB">
                <w:rPr>
                  <w:rFonts w:ascii="Arial" w:eastAsia="Yu Mincho" w:hAnsi="Arial"/>
                  <w:sz w:val="18"/>
                  <w:lang w:val="fi-FI" w:eastAsia="ja-JP"/>
                </w:rPr>
                <w:t>DC_n3A-n7A-n78A</w:t>
              </w:r>
            </w:ins>
          </w:p>
        </w:tc>
        <w:tc>
          <w:tcPr>
            <w:tcW w:w="2892" w:type="dxa"/>
          </w:tcPr>
          <w:p w14:paraId="63E4359E" w14:textId="77777777" w:rsidR="00106D21" w:rsidRDefault="00106D21" w:rsidP="00993733">
            <w:pPr>
              <w:keepNext/>
              <w:keepLines/>
              <w:spacing w:after="0"/>
              <w:jc w:val="center"/>
              <w:rPr>
                <w:ins w:id="64" w:author="Per Lindell" w:date="2022-09-28T13:54:00Z"/>
                <w:rFonts w:ascii="Arial" w:eastAsia="Yu Mincho" w:hAnsi="Arial" w:cs="Arial"/>
                <w:sz w:val="18"/>
                <w:lang w:eastAsia="zh-CN"/>
              </w:rPr>
            </w:pPr>
            <w:ins w:id="65" w:author="Per Lindell" w:date="2022-09-28T13:54:00Z">
              <w:r w:rsidRPr="00106D21">
                <w:rPr>
                  <w:rFonts w:ascii="Arial" w:eastAsia="Yu Mincho" w:hAnsi="Arial" w:cs="Arial"/>
                  <w:sz w:val="18"/>
                  <w:lang w:eastAsia="zh-CN"/>
                </w:rPr>
                <w:t>DC_n3A-n7A</w:t>
              </w:r>
            </w:ins>
          </w:p>
          <w:p w14:paraId="7D096755" w14:textId="77777777" w:rsidR="00106D21" w:rsidRDefault="00106D21" w:rsidP="00993733">
            <w:pPr>
              <w:keepNext/>
              <w:keepLines/>
              <w:spacing w:after="0"/>
              <w:jc w:val="center"/>
              <w:rPr>
                <w:ins w:id="66" w:author="Per Lindell" w:date="2022-09-28T13:54:00Z"/>
                <w:rFonts w:ascii="Arial" w:eastAsia="Yu Mincho" w:hAnsi="Arial" w:cs="Arial"/>
                <w:sz w:val="18"/>
                <w:lang w:eastAsia="zh-CN"/>
              </w:rPr>
            </w:pPr>
            <w:ins w:id="67" w:author="Per Lindell" w:date="2022-09-28T13:54:00Z">
              <w:r w:rsidRPr="00106D21">
                <w:rPr>
                  <w:rFonts w:ascii="Arial" w:eastAsia="Yu Mincho" w:hAnsi="Arial" w:cs="Arial"/>
                  <w:sz w:val="18"/>
                  <w:lang w:eastAsia="zh-CN"/>
                </w:rPr>
                <w:t>DC_n3A-n78A</w:t>
              </w:r>
            </w:ins>
          </w:p>
          <w:p w14:paraId="0F5A9C28" w14:textId="592F0CC3" w:rsidR="00DA3878" w:rsidRPr="00B5734E" w:rsidRDefault="00106D21" w:rsidP="00993733">
            <w:pPr>
              <w:keepNext/>
              <w:keepLines/>
              <w:spacing w:after="0"/>
              <w:jc w:val="center"/>
              <w:rPr>
                <w:ins w:id="68" w:author="Per Lindell" w:date="2022-09-28T13:53:00Z"/>
                <w:rFonts w:ascii="Arial" w:eastAsia="Yu Mincho" w:hAnsi="Arial" w:cs="Arial"/>
                <w:sz w:val="18"/>
                <w:lang w:eastAsia="zh-CN"/>
              </w:rPr>
            </w:pPr>
            <w:ins w:id="69" w:author="Per Lindell" w:date="2022-09-28T13:54:00Z">
              <w:r w:rsidRPr="00106D21">
                <w:rPr>
                  <w:rFonts w:ascii="Arial" w:eastAsia="Yu Mincho" w:hAnsi="Arial" w:cs="Arial"/>
                  <w:sz w:val="18"/>
                  <w:lang w:eastAsia="zh-CN"/>
                </w:rPr>
                <w:t>DC_n7A-n78A</w:t>
              </w:r>
            </w:ins>
          </w:p>
        </w:tc>
      </w:tr>
      <w:tr w:rsidR="00106D21" w:rsidRPr="00B5734E" w14:paraId="51C74494" w14:textId="77777777" w:rsidTr="00993733">
        <w:trPr>
          <w:trHeight w:val="207"/>
          <w:jc w:val="center"/>
          <w:ins w:id="70" w:author="Per Lindell" w:date="2022-09-28T13:54:00Z"/>
        </w:trPr>
        <w:tc>
          <w:tcPr>
            <w:tcW w:w="2853" w:type="dxa"/>
          </w:tcPr>
          <w:p w14:paraId="75F6E476" w14:textId="3919F4C6" w:rsidR="00106D21" w:rsidRPr="00B5734E" w:rsidRDefault="00106D21" w:rsidP="00993733">
            <w:pPr>
              <w:keepNext/>
              <w:keepLines/>
              <w:spacing w:after="0"/>
              <w:jc w:val="center"/>
              <w:rPr>
                <w:ins w:id="71" w:author="Per Lindell" w:date="2022-09-28T13:54:00Z"/>
                <w:rFonts w:ascii="Arial" w:eastAsia="Yu Mincho" w:hAnsi="Arial"/>
                <w:sz w:val="18"/>
                <w:lang w:val="fi-FI" w:eastAsia="ja-JP"/>
              </w:rPr>
            </w:pPr>
            <w:ins w:id="72" w:author="Per Lindell" w:date="2022-09-28T13:54:00Z">
              <w:r w:rsidRPr="00165DCB">
                <w:rPr>
                  <w:rFonts w:ascii="Arial" w:eastAsia="Yu Mincho" w:hAnsi="Arial"/>
                  <w:sz w:val="18"/>
                  <w:lang w:val="fi-FI" w:eastAsia="ja-JP"/>
                </w:rPr>
                <w:t>DC_n3A-n7A-n78(2A)</w:t>
              </w:r>
            </w:ins>
          </w:p>
        </w:tc>
        <w:tc>
          <w:tcPr>
            <w:tcW w:w="2892" w:type="dxa"/>
          </w:tcPr>
          <w:p w14:paraId="1BA77968" w14:textId="77777777" w:rsidR="00106D21" w:rsidRDefault="00106D21" w:rsidP="00993733">
            <w:pPr>
              <w:keepNext/>
              <w:keepLines/>
              <w:spacing w:after="0"/>
              <w:jc w:val="center"/>
              <w:rPr>
                <w:ins w:id="73" w:author="Per Lindell" w:date="2022-09-28T13:54:00Z"/>
                <w:rFonts w:ascii="Arial" w:eastAsia="Yu Mincho" w:hAnsi="Arial" w:cs="Arial"/>
                <w:sz w:val="18"/>
                <w:lang w:eastAsia="zh-CN"/>
              </w:rPr>
            </w:pPr>
            <w:ins w:id="74" w:author="Per Lindell" w:date="2022-09-28T13:54:00Z">
              <w:r w:rsidRPr="00106D21">
                <w:rPr>
                  <w:rFonts w:ascii="Arial" w:eastAsia="Yu Mincho" w:hAnsi="Arial" w:cs="Arial"/>
                  <w:sz w:val="18"/>
                  <w:lang w:eastAsia="zh-CN"/>
                </w:rPr>
                <w:t>DC_n3A-n7A</w:t>
              </w:r>
            </w:ins>
          </w:p>
          <w:p w14:paraId="02E94C0C" w14:textId="77777777" w:rsidR="00106D21" w:rsidRDefault="00106D21" w:rsidP="00993733">
            <w:pPr>
              <w:keepNext/>
              <w:keepLines/>
              <w:spacing w:after="0"/>
              <w:jc w:val="center"/>
              <w:rPr>
                <w:ins w:id="75" w:author="Per Lindell" w:date="2022-09-28T13:54:00Z"/>
                <w:rFonts w:ascii="Arial" w:eastAsia="Yu Mincho" w:hAnsi="Arial" w:cs="Arial"/>
                <w:sz w:val="18"/>
                <w:lang w:eastAsia="zh-CN"/>
              </w:rPr>
            </w:pPr>
            <w:ins w:id="76" w:author="Per Lindell" w:date="2022-09-28T13:54:00Z">
              <w:r w:rsidRPr="00106D21">
                <w:rPr>
                  <w:rFonts w:ascii="Arial" w:eastAsia="Yu Mincho" w:hAnsi="Arial" w:cs="Arial"/>
                  <w:sz w:val="18"/>
                  <w:lang w:eastAsia="zh-CN"/>
                </w:rPr>
                <w:t>DC_n3A-n78A</w:t>
              </w:r>
            </w:ins>
          </w:p>
          <w:p w14:paraId="4B1723DA" w14:textId="77777777" w:rsidR="00106D21" w:rsidRPr="00B5734E" w:rsidRDefault="00106D21" w:rsidP="00993733">
            <w:pPr>
              <w:keepNext/>
              <w:keepLines/>
              <w:spacing w:after="0"/>
              <w:jc w:val="center"/>
              <w:rPr>
                <w:ins w:id="77" w:author="Per Lindell" w:date="2022-09-28T13:54:00Z"/>
                <w:rFonts w:ascii="Arial" w:eastAsia="Yu Mincho" w:hAnsi="Arial" w:cs="Arial"/>
                <w:sz w:val="18"/>
                <w:lang w:eastAsia="zh-CN"/>
              </w:rPr>
            </w:pPr>
            <w:ins w:id="78" w:author="Per Lindell" w:date="2022-09-28T13:54:00Z">
              <w:r w:rsidRPr="00106D21">
                <w:rPr>
                  <w:rFonts w:ascii="Arial" w:eastAsia="Yu Mincho" w:hAnsi="Arial" w:cs="Arial"/>
                  <w:sz w:val="18"/>
                  <w:lang w:eastAsia="zh-CN"/>
                </w:rPr>
                <w:t>DC_n7A-n78A</w:t>
              </w:r>
            </w:ins>
          </w:p>
        </w:tc>
      </w:tr>
      <w:tr w:rsidR="00457102" w:rsidRPr="00B5734E" w14:paraId="631F1EC4" w14:textId="77777777" w:rsidTr="00993733">
        <w:trPr>
          <w:trHeight w:val="207"/>
          <w:jc w:val="center"/>
        </w:trPr>
        <w:tc>
          <w:tcPr>
            <w:tcW w:w="2853" w:type="dxa"/>
          </w:tcPr>
          <w:p w14:paraId="29469731" w14:textId="77777777" w:rsidR="00457102" w:rsidRPr="00B5734E" w:rsidRDefault="00457102" w:rsidP="00993733">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C_n3A-n28A-n</w:t>
            </w:r>
            <w:r>
              <w:rPr>
                <w:rFonts w:ascii="Arial" w:eastAsia="Yu Mincho" w:hAnsi="Arial"/>
                <w:sz w:val="18"/>
                <w:lang w:val="fi-FI" w:eastAsia="ja-JP"/>
              </w:rPr>
              <w:t>41</w:t>
            </w:r>
            <w:r w:rsidRPr="00B5734E">
              <w:rPr>
                <w:rFonts w:ascii="Arial" w:eastAsia="Yu Mincho" w:hAnsi="Arial"/>
                <w:sz w:val="18"/>
                <w:lang w:val="fi-FI" w:eastAsia="ja-JP"/>
              </w:rPr>
              <w:t>A</w:t>
            </w:r>
          </w:p>
        </w:tc>
        <w:tc>
          <w:tcPr>
            <w:tcW w:w="2892" w:type="dxa"/>
          </w:tcPr>
          <w:p w14:paraId="1422F08B"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DC_n3A-n28A</w:t>
            </w:r>
          </w:p>
          <w:p w14:paraId="1B72D1C0"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1EE570A5"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DC_n28A-n</w:t>
            </w:r>
            <w:r>
              <w:rPr>
                <w:rFonts w:ascii="Arial" w:eastAsia="Yu Mincho" w:hAnsi="Arial" w:cs="Arial"/>
                <w:sz w:val="18"/>
                <w:lang w:eastAsia="zh-CN"/>
              </w:rPr>
              <w:t>41</w:t>
            </w:r>
            <w:r w:rsidRPr="00B5734E">
              <w:rPr>
                <w:rFonts w:ascii="Arial" w:eastAsia="Yu Mincho" w:hAnsi="Arial" w:cs="Arial"/>
                <w:sz w:val="18"/>
                <w:lang w:eastAsia="zh-CN"/>
              </w:rPr>
              <w:t>A</w:t>
            </w:r>
          </w:p>
        </w:tc>
      </w:tr>
      <w:tr w:rsidR="00457102" w14:paraId="3BB5391F" w14:textId="77777777" w:rsidTr="00993733">
        <w:trPr>
          <w:trHeight w:val="207"/>
          <w:jc w:val="center"/>
        </w:trPr>
        <w:tc>
          <w:tcPr>
            <w:tcW w:w="2853" w:type="dxa"/>
          </w:tcPr>
          <w:p w14:paraId="3BEC2137" w14:textId="77777777" w:rsidR="00457102" w:rsidRDefault="00457102" w:rsidP="00993733">
            <w:pPr>
              <w:pStyle w:val="TAC"/>
              <w:rPr>
                <w:lang w:val="fi-FI" w:eastAsia="ja-JP"/>
              </w:rPr>
            </w:pPr>
            <w:r>
              <w:rPr>
                <w:rFonts w:hint="eastAsia"/>
                <w:lang w:val="fi-FI" w:eastAsia="ja-JP"/>
              </w:rPr>
              <w:t>D</w:t>
            </w:r>
            <w:r>
              <w:rPr>
                <w:lang w:val="fi-FI" w:eastAsia="ja-JP"/>
              </w:rPr>
              <w:t>C_n3A-n28A-n77A</w:t>
            </w:r>
          </w:p>
        </w:tc>
        <w:tc>
          <w:tcPr>
            <w:tcW w:w="2892" w:type="dxa"/>
          </w:tcPr>
          <w:p w14:paraId="6CC316EA" w14:textId="77777777" w:rsidR="00457102" w:rsidRDefault="00457102" w:rsidP="00993733">
            <w:pPr>
              <w:pStyle w:val="TAC"/>
              <w:rPr>
                <w:rFonts w:cs="Arial"/>
                <w:lang w:eastAsia="zh-CN"/>
              </w:rPr>
            </w:pPr>
            <w:r>
              <w:rPr>
                <w:rFonts w:cs="Arial"/>
                <w:lang w:eastAsia="zh-CN"/>
              </w:rPr>
              <w:t>DC_n3A-n28A</w:t>
            </w:r>
          </w:p>
          <w:p w14:paraId="13530A58" w14:textId="77777777" w:rsidR="00457102" w:rsidRDefault="00457102" w:rsidP="00993733">
            <w:pPr>
              <w:pStyle w:val="TAC"/>
              <w:rPr>
                <w:rFonts w:cs="Arial"/>
                <w:lang w:eastAsia="zh-CN"/>
              </w:rPr>
            </w:pPr>
            <w:r>
              <w:rPr>
                <w:rFonts w:cs="Arial"/>
                <w:lang w:eastAsia="zh-CN"/>
              </w:rPr>
              <w:t>DC_n3A-n77A</w:t>
            </w:r>
          </w:p>
          <w:p w14:paraId="73C084D8" w14:textId="77777777" w:rsidR="00457102" w:rsidRDefault="00457102" w:rsidP="00993733">
            <w:pPr>
              <w:pStyle w:val="TAC"/>
              <w:rPr>
                <w:lang w:eastAsia="zh-CN"/>
              </w:rPr>
            </w:pPr>
            <w:r>
              <w:rPr>
                <w:rFonts w:cs="Arial"/>
                <w:lang w:eastAsia="zh-CN"/>
              </w:rPr>
              <w:t>DC_n28A-n77A</w:t>
            </w:r>
          </w:p>
        </w:tc>
      </w:tr>
      <w:tr w:rsidR="00457102" w14:paraId="46E25DE1" w14:textId="77777777" w:rsidTr="00993733">
        <w:trPr>
          <w:trHeight w:val="207"/>
          <w:jc w:val="center"/>
        </w:trPr>
        <w:tc>
          <w:tcPr>
            <w:tcW w:w="2853" w:type="dxa"/>
          </w:tcPr>
          <w:p w14:paraId="325D2E68" w14:textId="77777777" w:rsidR="00457102" w:rsidRDefault="00457102" w:rsidP="00993733">
            <w:pPr>
              <w:pStyle w:val="TAC"/>
              <w:rPr>
                <w:lang w:eastAsia="ja-JP"/>
              </w:rPr>
            </w:pPr>
            <w:r>
              <w:rPr>
                <w:rFonts w:hint="eastAsia"/>
                <w:lang w:val="fi-FI" w:eastAsia="ja-JP"/>
              </w:rPr>
              <w:t>D</w:t>
            </w:r>
            <w:r>
              <w:rPr>
                <w:lang w:val="fi-FI" w:eastAsia="ja-JP"/>
              </w:rPr>
              <w:t>C_n3A-n28A-n77(2A)</w:t>
            </w:r>
          </w:p>
        </w:tc>
        <w:tc>
          <w:tcPr>
            <w:tcW w:w="2892" w:type="dxa"/>
          </w:tcPr>
          <w:p w14:paraId="3BCA24F2" w14:textId="77777777" w:rsidR="00457102" w:rsidRDefault="00457102" w:rsidP="00993733">
            <w:pPr>
              <w:pStyle w:val="TAC"/>
              <w:rPr>
                <w:rFonts w:cs="Arial"/>
                <w:lang w:eastAsia="zh-CN"/>
              </w:rPr>
            </w:pPr>
            <w:r>
              <w:rPr>
                <w:rFonts w:cs="Arial"/>
                <w:lang w:eastAsia="zh-CN"/>
              </w:rPr>
              <w:t>DC_n3A-n28A</w:t>
            </w:r>
          </w:p>
          <w:p w14:paraId="54F83799" w14:textId="77777777" w:rsidR="00457102" w:rsidRDefault="00457102" w:rsidP="00993733">
            <w:pPr>
              <w:pStyle w:val="TAC"/>
              <w:rPr>
                <w:rFonts w:cs="Arial"/>
                <w:lang w:eastAsia="zh-CN"/>
              </w:rPr>
            </w:pPr>
            <w:r>
              <w:rPr>
                <w:rFonts w:cs="Arial"/>
                <w:lang w:eastAsia="zh-CN"/>
              </w:rPr>
              <w:t>DC_n3A-n77A</w:t>
            </w:r>
          </w:p>
          <w:p w14:paraId="5179C0B2" w14:textId="77777777" w:rsidR="00457102" w:rsidRDefault="00457102" w:rsidP="00993733">
            <w:pPr>
              <w:pStyle w:val="TAC"/>
              <w:rPr>
                <w:lang w:eastAsia="zh-CN"/>
              </w:rPr>
            </w:pPr>
            <w:r>
              <w:rPr>
                <w:rFonts w:cs="Arial"/>
                <w:lang w:eastAsia="zh-CN"/>
              </w:rPr>
              <w:t>DC_n28A-n77A</w:t>
            </w:r>
          </w:p>
        </w:tc>
      </w:tr>
      <w:tr w:rsidR="00457102" w14:paraId="0033EB23" w14:textId="77777777" w:rsidTr="00993733">
        <w:trPr>
          <w:trHeight w:val="207"/>
          <w:jc w:val="center"/>
        </w:trPr>
        <w:tc>
          <w:tcPr>
            <w:tcW w:w="2853" w:type="dxa"/>
          </w:tcPr>
          <w:p w14:paraId="75386C2F" w14:textId="77777777" w:rsidR="00457102" w:rsidRDefault="00457102" w:rsidP="00993733">
            <w:pPr>
              <w:pStyle w:val="TAC"/>
              <w:rPr>
                <w:lang w:val="fi-FI" w:eastAsia="ja-JP"/>
              </w:rPr>
            </w:pPr>
            <w:r w:rsidRPr="00BF42F3">
              <w:rPr>
                <w:rFonts w:cs="Arial"/>
                <w:szCs w:val="18"/>
                <w:lang w:val="en-US"/>
              </w:rPr>
              <w:t>DC_n</w:t>
            </w:r>
            <w:r>
              <w:rPr>
                <w:rFonts w:cs="Arial"/>
                <w:szCs w:val="18"/>
                <w:lang w:val="en-US"/>
              </w:rPr>
              <w:t>3</w:t>
            </w:r>
            <w:r w:rsidRPr="00BF42F3">
              <w:rPr>
                <w:rFonts w:cs="Arial"/>
                <w:szCs w:val="18"/>
                <w:lang w:val="en-US"/>
              </w:rPr>
              <w:t>A-n28A-n78A</w:t>
            </w:r>
          </w:p>
        </w:tc>
        <w:tc>
          <w:tcPr>
            <w:tcW w:w="2892" w:type="dxa"/>
          </w:tcPr>
          <w:p w14:paraId="109B330D" w14:textId="77777777" w:rsidR="00457102" w:rsidRPr="00BF42F3"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p>
          <w:p w14:paraId="2D022376" w14:textId="77777777" w:rsidR="00457102" w:rsidRPr="00BF42F3"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p>
          <w:p w14:paraId="46172003" w14:textId="77777777" w:rsidR="00457102" w:rsidRDefault="00457102" w:rsidP="00993733">
            <w:pPr>
              <w:pStyle w:val="TAC"/>
              <w:rPr>
                <w:rFonts w:cs="Arial"/>
                <w:lang w:eastAsia="zh-CN"/>
              </w:rPr>
            </w:pPr>
            <w:r w:rsidRPr="00BF42F3">
              <w:rPr>
                <w:rFonts w:cs="Arial"/>
                <w:szCs w:val="18"/>
                <w:lang w:val="en-US"/>
              </w:rPr>
              <w:t>DC_n28A-n78A</w:t>
            </w:r>
          </w:p>
        </w:tc>
      </w:tr>
      <w:tr w:rsidR="00125978" w14:paraId="0106C9A4" w14:textId="77777777" w:rsidTr="00993733">
        <w:trPr>
          <w:trHeight w:val="207"/>
          <w:jc w:val="center"/>
          <w:ins w:id="79" w:author="Per Lindell" w:date="2022-09-28T13:55:00Z"/>
        </w:trPr>
        <w:tc>
          <w:tcPr>
            <w:tcW w:w="2853" w:type="dxa"/>
          </w:tcPr>
          <w:p w14:paraId="7AFDD0DC" w14:textId="676EB2F2" w:rsidR="00125978" w:rsidRDefault="0060627A" w:rsidP="00993733">
            <w:pPr>
              <w:pStyle w:val="TAC"/>
              <w:rPr>
                <w:ins w:id="80" w:author="Per Lindell" w:date="2022-09-28T13:55:00Z"/>
                <w:lang w:val="fi-FI" w:eastAsia="ja-JP"/>
              </w:rPr>
            </w:pPr>
            <w:ins w:id="81" w:author="Per Lindell" w:date="2022-09-28T13:55:00Z">
              <w:r w:rsidRPr="0060627A">
                <w:rPr>
                  <w:rFonts w:cs="Arial"/>
                  <w:szCs w:val="18"/>
                  <w:lang w:val="en-US"/>
                </w:rPr>
                <w:t>DC_n3A-n28A-n78(2A)</w:t>
              </w:r>
            </w:ins>
          </w:p>
        </w:tc>
        <w:tc>
          <w:tcPr>
            <w:tcW w:w="2892" w:type="dxa"/>
          </w:tcPr>
          <w:p w14:paraId="76429250" w14:textId="77777777" w:rsidR="00125978" w:rsidRPr="00BF42F3" w:rsidRDefault="00125978" w:rsidP="00993733">
            <w:pPr>
              <w:keepLines/>
              <w:spacing w:after="0"/>
              <w:jc w:val="center"/>
              <w:rPr>
                <w:ins w:id="82" w:author="Per Lindell" w:date="2022-09-28T13:55:00Z"/>
                <w:rFonts w:ascii="Arial" w:hAnsi="Arial" w:cs="Arial"/>
                <w:sz w:val="18"/>
                <w:szCs w:val="18"/>
                <w:lang w:val="en-US"/>
              </w:rPr>
            </w:pPr>
            <w:ins w:id="83" w:author="Per Lindell" w:date="2022-09-28T13:55:00Z">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ins>
          </w:p>
          <w:p w14:paraId="72F3F3C8" w14:textId="77777777" w:rsidR="00125978" w:rsidRPr="00BF42F3" w:rsidRDefault="00125978" w:rsidP="00993733">
            <w:pPr>
              <w:keepLines/>
              <w:spacing w:after="0"/>
              <w:jc w:val="center"/>
              <w:rPr>
                <w:ins w:id="84" w:author="Per Lindell" w:date="2022-09-28T13:55:00Z"/>
                <w:rFonts w:ascii="Arial" w:hAnsi="Arial" w:cs="Arial"/>
                <w:sz w:val="18"/>
                <w:szCs w:val="18"/>
                <w:lang w:val="en-US"/>
              </w:rPr>
            </w:pPr>
            <w:ins w:id="85" w:author="Per Lindell" w:date="2022-09-28T13:55:00Z">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ins>
          </w:p>
          <w:p w14:paraId="13DC2F14" w14:textId="77777777" w:rsidR="00125978" w:rsidRDefault="00125978" w:rsidP="00993733">
            <w:pPr>
              <w:pStyle w:val="TAC"/>
              <w:rPr>
                <w:ins w:id="86" w:author="Per Lindell" w:date="2022-09-28T13:55:00Z"/>
                <w:rFonts w:cs="Arial"/>
                <w:lang w:eastAsia="zh-CN"/>
              </w:rPr>
            </w:pPr>
            <w:ins w:id="87" w:author="Per Lindell" w:date="2022-09-28T13:55:00Z">
              <w:r w:rsidRPr="00BF42F3">
                <w:rPr>
                  <w:rFonts w:cs="Arial"/>
                  <w:szCs w:val="18"/>
                  <w:lang w:val="en-US"/>
                </w:rPr>
                <w:t>DC_n28A-n78A</w:t>
              </w:r>
            </w:ins>
          </w:p>
        </w:tc>
      </w:tr>
      <w:tr w:rsidR="00457102" w14:paraId="126A3A99" w14:textId="77777777" w:rsidTr="00993733">
        <w:trPr>
          <w:trHeight w:val="207"/>
          <w:jc w:val="center"/>
        </w:trPr>
        <w:tc>
          <w:tcPr>
            <w:tcW w:w="2853" w:type="dxa"/>
          </w:tcPr>
          <w:p w14:paraId="62D03B3C" w14:textId="77777777" w:rsidR="00457102" w:rsidRDefault="00457102" w:rsidP="00993733">
            <w:pPr>
              <w:pStyle w:val="TAC"/>
              <w:rPr>
                <w:lang w:val="fi-FI" w:eastAsia="ja-JP"/>
              </w:rPr>
            </w:pPr>
            <w:r>
              <w:rPr>
                <w:rFonts w:hint="eastAsia"/>
                <w:lang w:val="fi-FI" w:eastAsia="ja-JP"/>
              </w:rPr>
              <w:t>D</w:t>
            </w:r>
            <w:r>
              <w:rPr>
                <w:lang w:val="fi-FI" w:eastAsia="ja-JP"/>
              </w:rPr>
              <w:t>C_n3A-n28A-n79A</w:t>
            </w:r>
          </w:p>
        </w:tc>
        <w:tc>
          <w:tcPr>
            <w:tcW w:w="2892" w:type="dxa"/>
          </w:tcPr>
          <w:p w14:paraId="697D5C5D" w14:textId="77777777" w:rsidR="00457102" w:rsidRDefault="00457102" w:rsidP="00993733">
            <w:pPr>
              <w:pStyle w:val="TAC"/>
              <w:rPr>
                <w:rFonts w:cs="Arial"/>
                <w:lang w:eastAsia="zh-CN"/>
              </w:rPr>
            </w:pPr>
            <w:r>
              <w:rPr>
                <w:rFonts w:cs="Arial"/>
                <w:lang w:eastAsia="zh-CN"/>
              </w:rPr>
              <w:t>DC_n3A-n28A</w:t>
            </w:r>
          </w:p>
          <w:p w14:paraId="094D55C6" w14:textId="77777777" w:rsidR="00457102" w:rsidRDefault="00457102" w:rsidP="00993733">
            <w:pPr>
              <w:pStyle w:val="TAC"/>
              <w:rPr>
                <w:rFonts w:cs="Arial"/>
                <w:lang w:eastAsia="zh-CN"/>
              </w:rPr>
            </w:pPr>
            <w:r>
              <w:rPr>
                <w:rFonts w:cs="Arial"/>
                <w:lang w:eastAsia="zh-CN"/>
              </w:rPr>
              <w:t>DC_n3A-n79A</w:t>
            </w:r>
          </w:p>
          <w:p w14:paraId="76E03550" w14:textId="77777777" w:rsidR="00457102" w:rsidRDefault="00457102" w:rsidP="00993733">
            <w:pPr>
              <w:pStyle w:val="TAC"/>
              <w:rPr>
                <w:rFonts w:cs="Arial"/>
                <w:lang w:eastAsia="zh-CN"/>
              </w:rPr>
            </w:pPr>
            <w:r>
              <w:rPr>
                <w:rFonts w:cs="Arial"/>
                <w:lang w:eastAsia="zh-CN"/>
              </w:rPr>
              <w:t>DC_n28A-n79A</w:t>
            </w:r>
          </w:p>
        </w:tc>
      </w:tr>
      <w:tr w:rsidR="00457102" w:rsidRPr="00B5734E" w14:paraId="37586A48" w14:textId="77777777" w:rsidTr="00993733">
        <w:trPr>
          <w:trHeight w:val="207"/>
          <w:jc w:val="center"/>
        </w:trPr>
        <w:tc>
          <w:tcPr>
            <w:tcW w:w="2853" w:type="dxa"/>
          </w:tcPr>
          <w:p w14:paraId="1056AEDD" w14:textId="77777777" w:rsidR="00457102" w:rsidRPr="00B5734E" w:rsidRDefault="00457102" w:rsidP="00993733">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687F1F5C"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6FE30CC5"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DC_n3A-n77A</w:t>
            </w:r>
          </w:p>
          <w:p w14:paraId="746DE789"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457102" w:rsidRPr="00B5734E" w:rsidDel="0027714B" w14:paraId="2535C7BF" w14:textId="5B27BA03" w:rsidTr="00993733">
        <w:trPr>
          <w:trHeight w:val="207"/>
          <w:jc w:val="center"/>
          <w:del w:id="88" w:author="Per Lindell" w:date="2022-09-28T13:57:00Z"/>
        </w:trPr>
        <w:tc>
          <w:tcPr>
            <w:tcW w:w="2853" w:type="dxa"/>
          </w:tcPr>
          <w:p w14:paraId="55F21B34" w14:textId="524959B0" w:rsidR="00457102" w:rsidRPr="00B5734E" w:rsidDel="0027714B" w:rsidRDefault="00457102" w:rsidP="00993733">
            <w:pPr>
              <w:keepNext/>
              <w:keepLines/>
              <w:spacing w:after="0"/>
              <w:jc w:val="center"/>
              <w:rPr>
                <w:del w:id="89" w:author="Per Lindell" w:date="2022-09-28T13:57:00Z"/>
                <w:rFonts w:ascii="Arial" w:eastAsia="Yu Mincho" w:hAnsi="Arial"/>
                <w:sz w:val="18"/>
                <w:lang w:val="fi-FI" w:eastAsia="ja-JP"/>
              </w:rPr>
            </w:pPr>
            <w:del w:id="90" w:author="Per Lindell" w:date="2022-09-28T13:57:00Z">
              <w:r w:rsidRPr="00B5734E" w:rsidDel="0027714B">
                <w:rPr>
                  <w:rFonts w:ascii="Arial" w:eastAsia="Yu Mincho" w:hAnsi="Arial" w:hint="eastAsia"/>
                  <w:sz w:val="18"/>
                  <w:lang w:val="fi-FI" w:eastAsia="ja-JP"/>
                </w:rPr>
                <w:delText>D</w:delText>
              </w:r>
              <w:r w:rsidRPr="00B5734E" w:rsidDel="0027714B">
                <w:rPr>
                  <w:rFonts w:ascii="Arial" w:eastAsia="Yu Mincho" w:hAnsi="Arial"/>
                  <w:sz w:val="18"/>
                  <w:lang w:val="fi-FI" w:eastAsia="ja-JP"/>
                </w:rPr>
                <w:delText>C_n</w:delText>
              </w:r>
              <w:r w:rsidDel="0027714B">
                <w:rPr>
                  <w:rFonts w:ascii="Arial" w:eastAsia="Yu Mincho" w:hAnsi="Arial"/>
                  <w:sz w:val="18"/>
                  <w:lang w:val="fi-FI" w:eastAsia="ja-JP"/>
                </w:rPr>
                <w:delText>28</w:delText>
              </w:r>
              <w:r w:rsidRPr="00B5734E" w:rsidDel="0027714B">
                <w:rPr>
                  <w:rFonts w:ascii="Arial" w:eastAsia="Yu Mincho" w:hAnsi="Arial"/>
                  <w:sz w:val="18"/>
                  <w:lang w:val="fi-FI" w:eastAsia="ja-JP"/>
                </w:rPr>
                <w:delText>A-n</w:delText>
              </w:r>
              <w:r w:rsidDel="0027714B">
                <w:rPr>
                  <w:rFonts w:ascii="Arial" w:eastAsia="Yu Mincho" w:hAnsi="Arial"/>
                  <w:sz w:val="18"/>
                  <w:lang w:val="fi-FI" w:eastAsia="ja-JP"/>
                </w:rPr>
                <w:delText>41</w:delText>
              </w:r>
              <w:r w:rsidRPr="00B5734E" w:rsidDel="0027714B">
                <w:rPr>
                  <w:rFonts w:ascii="Arial" w:eastAsia="Yu Mincho" w:hAnsi="Arial"/>
                  <w:sz w:val="18"/>
                  <w:lang w:val="fi-FI" w:eastAsia="ja-JP"/>
                </w:rPr>
                <w:delText>A-n77A</w:delText>
              </w:r>
            </w:del>
          </w:p>
        </w:tc>
        <w:tc>
          <w:tcPr>
            <w:tcW w:w="2892" w:type="dxa"/>
          </w:tcPr>
          <w:p w14:paraId="440A8BEE" w14:textId="24A7A753" w:rsidR="00457102" w:rsidRPr="00B5734E" w:rsidDel="0027714B" w:rsidRDefault="00457102" w:rsidP="00993733">
            <w:pPr>
              <w:keepNext/>
              <w:keepLines/>
              <w:spacing w:after="0"/>
              <w:jc w:val="center"/>
              <w:rPr>
                <w:del w:id="91" w:author="Per Lindell" w:date="2022-09-28T13:57:00Z"/>
                <w:rFonts w:ascii="Arial" w:eastAsia="Yu Mincho" w:hAnsi="Arial" w:cs="Arial"/>
                <w:sz w:val="18"/>
                <w:lang w:eastAsia="zh-CN"/>
              </w:rPr>
            </w:pPr>
            <w:del w:id="92" w:author="Per Lindell" w:date="2022-09-28T13:57:00Z">
              <w:r w:rsidRPr="00B5734E" w:rsidDel="0027714B">
                <w:rPr>
                  <w:rFonts w:ascii="Arial" w:eastAsia="Yu Mincho" w:hAnsi="Arial" w:cs="Arial"/>
                  <w:sz w:val="18"/>
                  <w:lang w:eastAsia="zh-CN"/>
                </w:rPr>
                <w:delText>DC_n</w:delText>
              </w:r>
              <w:r w:rsidDel="0027714B">
                <w:rPr>
                  <w:rFonts w:ascii="Arial" w:eastAsia="Yu Mincho" w:hAnsi="Arial" w:cs="Arial"/>
                  <w:sz w:val="18"/>
                  <w:lang w:eastAsia="zh-CN"/>
                </w:rPr>
                <w:delText>28</w:delText>
              </w:r>
              <w:r w:rsidRPr="00B5734E" w:rsidDel="0027714B">
                <w:rPr>
                  <w:rFonts w:ascii="Arial" w:eastAsia="Yu Mincho" w:hAnsi="Arial" w:cs="Arial"/>
                  <w:sz w:val="18"/>
                  <w:lang w:eastAsia="zh-CN"/>
                </w:rPr>
                <w:delText>A-n</w:delText>
              </w:r>
              <w:r w:rsidDel="0027714B">
                <w:rPr>
                  <w:rFonts w:ascii="Arial" w:eastAsia="Yu Mincho" w:hAnsi="Arial" w:cs="Arial"/>
                  <w:sz w:val="18"/>
                  <w:lang w:eastAsia="zh-CN"/>
                </w:rPr>
                <w:delText>41</w:delText>
              </w:r>
              <w:r w:rsidRPr="00B5734E" w:rsidDel="0027714B">
                <w:rPr>
                  <w:rFonts w:ascii="Arial" w:eastAsia="Yu Mincho" w:hAnsi="Arial" w:cs="Arial"/>
                  <w:sz w:val="18"/>
                  <w:lang w:eastAsia="zh-CN"/>
                </w:rPr>
                <w:delText>A</w:delText>
              </w:r>
            </w:del>
          </w:p>
          <w:p w14:paraId="63A714D5" w14:textId="729BD827" w:rsidR="00457102" w:rsidRPr="00B5734E" w:rsidDel="0027714B" w:rsidRDefault="00457102" w:rsidP="00993733">
            <w:pPr>
              <w:keepNext/>
              <w:keepLines/>
              <w:spacing w:after="0"/>
              <w:jc w:val="center"/>
              <w:rPr>
                <w:del w:id="93" w:author="Per Lindell" w:date="2022-09-28T13:57:00Z"/>
                <w:rFonts w:ascii="Arial" w:eastAsia="Yu Mincho" w:hAnsi="Arial" w:cs="Arial"/>
                <w:sz w:val="18"/>
                <w:lang w:eastAsia="zh-CN"/>
              </w:rPr>
            </w:pPr>
            <w:del w:id="94" w:author="Per Lindell" w:date="2022-09-28T13:57:00Z">
              <w:r w:rsidRPr="00B5734E" w:rsidDel="0027714B">
                <w:rPr>
                  <w:rFonts w:ascii="Arial" w:eastAsia="Yu Mincho" w:hAnsi="Arial" w:cs="Arial"/>
                  <w:sz w:val="18"/>
                  <w:lang w:eastAsia="zh-CN"/>
                </w:rPr>
                <w:delText>DC_n</w:delText>
              </w:r>
              <w:r w:rsidDel="0027714B">
                <w:rPr>
                  <w:rFonts w:ascii="Arial" w:eastAsia="Yu Mincho" w:hAnsi="Arial" w:cs="Arial"/>
                  <w:sz w:val="18"/>
                  <w:lang w:eastAsia="zh-CN"/>
                </w:rPr>
                <w:delText>28</w:delText>
              </w:r>
              <w:r w:rsidRPr="00B5734E" w:rsidDel="0027714B">
                <w:rPr>
                  <w:rFonts w:ascii="Arial" w:eastAsia="Yu Mincho" w:hAnsi="Arial" w:cs="Arial"/>
                  <w:sz w:val="18"/>
                  <w:lang w:eastAsia="zh-CN"/>
                </w:rPr>
                <w:delText>A-n77A</w:delText>
              </w:r>
            </w:del>
          </w:p>
          <w:p w14:paraId="1BD71463" w14:textId="5A5A742D" w:rsidR="00457102" w:rsidRPr="00B5734E" w:rsidDel="0027714B" w:rsidRDefault="00457102" w:rsidP="00993733">
            <w:pPr>
              <w:keepNext/>
              <w:keepLines/>
              <w:spacing w:after="0"/>
              <w:jc w:val="center"/>
              <w:rPr>
                <w:del w:id="95" w:author="Per Lindell" w:date="2022-09-28T13:57:00Z"/>
                <w:rFonts w:ascii="Arial" w:eastAsia="Yu Mincho" w:hAnsi="Arial" w:cs="Arial"/>
                <w:sz w:val="18"/>
                <w:lang w:eastAsia="zh-CN"/>
              </w:rPr>
            </w:pPr>
            <w:del w:id="96" w:author="Per Lindell" w:date="2022-09-28T13:57:00Z">
              <w:r w:rsidRPr="00B5734E" w:rsidDel="0027714B">
                <w:rPr>
                  <w:rFonts w:ascii="Arial" w:eastAsia="Yu Mincho" w:hAnsi="Arial" w:cs="Arial"/>
                  <w:sz w:val="18"/>
                  <w:lang w:eastAsia="zh-CN"/>
                </w:rPr>
                <w:delText>DC_n</w:delText>
              </w:r>
              <w:r w:rsidDel="0027714B">
                <w:rPr>
                  <w:rFonts w:ascii="Arial" w:eastAsia="Yu Mincho" w:hAnsi="Arial" w:cs="Arial"/>
                  <w:sz w:val="18"/>
                  <w:lang w:eastAsia="zh-CN"/>
                </w:rPr>
                <w:delText>41</w:delText>
              </w:r>
              <w:r w:rsidRPr="00B5734E" w:rsidDel="0027714B">
                <w:rPr>
                  <w:rFonts w:ascii="Arial" w:eastAsia="Yu Mincho" w:hAnsi="Arial" w:cs="Arial"/>
                  <w:sz w:val="18"/>
                  <w:lang w:eastAsia="zh-CN"/>
                </w:rPr>
                <w:delText>A-n77A</w:delText>
              </w:r>
            </w:del>
          </w:p>
        </w:tc>
      </w:tr>
      <w:tr w:rsidR="00457102" w:rsidRPr="00B5734E" w14:paraId="287C45BB" w14:textId="77777777" w:rsidTr="00993733">
        <w:trPr>
          <w:trHeight w:val="207"/>
          <w:jc w:val="center"/>
        </w:trPr>
        <w:tc>
          <w:tcPr>
            <w:tcW w:w="2853" w:type="dxa"/>
          </w:tcPr>
          <w:p w14:paraId="1B3CC38E" w14:textId="77777777" w:rsidR="00457102" w:rsidRPr="00B5734E" w:rsidRDefault="00457102" w:rsidP="00993733">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lastRenderedPageBreak/>
              <w:t>D</w:t>
            </w:r>
            <w:r w:rsidRPr="00B5734E">
              <w:rPr>
                <w:rFonts w:ascii="Arial" w:eastAsia="Yu Mincho" w:hAnsi="Arial"/>
                <w:sz w:val="18"/>
                <w:lang w:val="fi-FI" w:eastAsia="ja-JP"/>
              </w:rPr>
              <w:t>C_n3A-n</w:t>
            </w:r>
            <w:r>
              <w:rPr>
                <w:rFonts w:ascii="Arial" w:eastAsia="Yu Mincho" w:hAnsi="Arial"/>
                <w:sz w:val="18"/>
                <w:lang w:val="fi-FI" w:eastAsia="ja-JP"/>
              </w:rPr>
              <w:t>77</w:t>
            </w:r>
            <w:r w:rsidRPr="00B5734E">
              <w:rPr>
                <w:rFonts w:ascii="Arial" w:eastAsia="Yu Mincho" w:hAnsi="Arial"/>
                <w:sz w:val="18"/>
                <w:lang w:val="fi-FI" w:eastAsia="ja-JP"/>
              </w:rPr>
              <w:t>A-n79A</w:t>
            </w:r>
          </w:p>
        </w:tc>
        <w:tc>
          <w:tcPr>
            <w:tcW w:w="2892" w:type="dxa"/>
          </w:tcPr>
          <w:p w14:paraId="0526D7E9"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3E35B766"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2DC98EE9"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457102" w:rsidRPr="00B5734E" w14:paraId="509064B7" w14:textId="77777777" w:rsidTr="00993733">
        <w:trPr>
          <w:trHeight w:val="207"/>
          <w:jc w:val="center"/>
        </w:trPr>
        <w:tc>
          <w:tcPr>
            <w:tcW w:w="2853" w:type="dxa"/>
          </w:tcPr>
          <w:p w14:paraId="428BDC8B" w14:textId="77777777" w:rsidR="00457102" w:rsidRPr="00B5734E" w:rsidRDefault="00457102" w:rsidP="00993733">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77(2</w:t>
            </w:r>
            <w:r w:rsidRPr="00B5734E">
              <w:rPr>
                <w:rFonts w:ascii="Arial" w:eastAsia="Yu Mincho" w:hAnsi="Arial"/>
                <w:sz w:val="18"/>
                <w:lang w:val="fi-FI" w:eastAsia="ja-JP"/>
              </w:rPr>
              <w:t>A</w:t>
            </w:r>
            <w:r>
              <w:rPr>
                <w:rFonts w:ascii="Arial" w:eastAsia="Yu Mincho" w:hAnsi="Arial"/>
                <w:sz w:val="18"/>
                <w:lang w:val="fi-FI" w:eastAsia="ja-JP"/>
              </w:rPr>
              <w:t>)</w:t>
            </w:r>
            <w:r w:rsidRPr="00B5734E">
              <w:rPr>
                <w:rFonts w:ascii="Arial" w:eastAsia="Yu Mincho" w:hAnsi="Arial"/>
                <w:sz w:val="18"/>
                <w:lang w:val="fi-FI" w:eastAsia="ja-JP"/>
              </w:rPr>
              <w:t>-n79A</w:t>
            </w:r>
          </w:p>
        </w:tc>
        <w:tc>
          <w:tcPr>
            <w:tcW w:w="2892" w:type="dxa"/>
          </w:tcPr>
          <w:p w14:paraId="0A989086"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19ED17DC"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37B908B9"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F452B1" w:rsidRPr="00B5734E" w14:paraId="06678405" w14:textId="77777777" w:rsidTr="00993733">
        <w:trPr>
          <w:trHeight w:val="207"/>
          <w:jc w:val="center"/>
          <w:ins w:id="97" w:author="Per Lindell" w:date="2022-09-28T13:56:00Z"/>
        </w:trPr>
        <w:tc>
          <w:tcPr>
            <w:tcW w:w="2853" w:type="dxa"/>
            <w:tcBorders>
              <w:top w:val="single" w:sz="4" w:space="0" w:color="auto"/>
              <w:left w:val="single" w:sz="4" w:space="0" w:color="auto"/>
              <w:bottom w:val="single" w:sz="4" w:space="0" w:color="auto"/>
              <w:right w:val="single" w:sz="4" w:space="0" w:color="auto"/>
            </w:tcBorders>
          </w:tcPr>
          <w:p w14:paraId="3890206F" w14:textId="33A561A1" w:rsidR="00F452B1" w:rsidRPr="00A51E57" w:rsidRDefault="00F452B1" w:rsidP="00A51E57">
            <w:pPr>
              <w:keepNext/>
              <w:keepLines/>
              <w:spacing w:after="0"/>
              <w:jc w:val="center"/>
              <w:rPr>
                <w:ins w:id="98" w:author="Per Lindell" w:date="2022-09-28T13:56:00Z"/>
                <w:rFonts w:ascii="Arial" w:eastAsia="Yu Mincho" w:hAnsi="Arial" w:cs="Arial"/>
                <w:sz w:val="18"/>
                <w:lang w:eastAsia="zh-CN"/>
              </w:rPr>
            </w:pPr>
            <w:ins w:id="99" w:author="Per Lindell" w:date="2022-09-28T13:56:00Z">
              <w:r w:rsidRPr="00A51E57">
                <w:rPr>
                  <w:rFonts w:ascii="Arial" w:eastAsia="Yu Mincho" w:hAnsi="Arial" w:cs="Arial"/>
                  <w:sz w:val="18"/>
                  <w:lang w:eastAsia="zh-CN"/>
                </w:rPr>
                <w:t>DC_n7A-n28A-n78A</w:t>
              </w:r>
            </w:ins>
          </w:p>
        </w:tc>
        <w:tc>
          <w:tcPr>
            <w:tcW w:w="2892" w:type="dxa"/>
            <w:tcBorders>
              <w:top w:val="single" w:sz="4" w:space="0" w:color="auto"/>
              <w:left w:val="single" w:sz="4" w:space="0" w:color="auto"/>
              <w:bottom w:val="single" w:sz="4" w:space="0" w:color="auto"/>
              <w:right w:val="single" w:sz="4" w:space="0" w:color="auto"/>
            </w:tcBorders>
          </w:tcPr>
          <w:p w14:paraId="21C24E3D" w14:textId="77777777" w:rsidR="00A51E57" w:rsidRPr="00A51E57" w:rsidRDefault="00A51E57" w:rsidP="00A51E57">
            <w:pPr>
              <w:keepNext/>
              <w:keepLines/>
              <w:spacing w:after="0"/>
              <w:jc w:val="center"/>
              <w:rPr>
                <w:ins w:id="100" w:author="Per Lindell" w:date="2022-09-28T14:15:00Z"/>
                <w:rFonts w:ascii="Arial" w:eastAsia="Yu Mincho" w:hAnsi="Arial" w:cs="Arial"/>
                <w:sz w:val="18"/>
                <w:lang w:eastAsia="zh-CN"/>
              </w:rPr>
            </w:pPr>
            <w:ins w:id="101" w:author="Per Lindell" w:date="2022-09-28T14:15:00Z">
              <w:r w:rsidRPr="00A51E57">
                <w:rPr>
                  <w:rFonts w:ascii="Arial" w:eastAsia="Yu Mincho" w:hAnsi="Arial" w:cs="Arial"/>
                  <w:sz w:val="18"/>
                  <w:lang w:eastAsia="zh-CN"/>
                </w:rPr>
                <w:t>DC_n7A-n28A</w:t>
              </w:r>
            </w:ins>
          </w:p>
          <w:p w14:paraId="364047A3" w14:textId="77777777" w:rsidR="00A51E57" w:rsidRPr="00A51E57" w:rsidRDefault="00A51E57" w:rsidP="00A51E57">
            <w:pPr>
              <w:keepNext/>
              <w:keepLines/>
              <w:spacing w:after="0"/>
              <w:jc w:val="center"/>
              <w:rPr>
                <w:ins w:id="102" w:author="Per Lindell" w:date="2022-09-28T14:15:00Z"/>
                <w:rFonts w:ascii="Arial" w:eastAsia="Yu Mincho" w:hAnsi="Arial" w:cs="Arial"/>
                <w:sz w:val="18"/>
                <w:lang w:eastAsia="zh-CN"/>
              </w:rPr>
            </w:pPr>
            <w:ins w:id="103" w:author="Per Lindell" w:date="2022-09-28T14:15:00Z">
              <w:r w:rsidRPr="00A51E57">
                <w:rPr>
                  <w:rFonts w:ascii="Arial" w:eastAsia="Yu Mincho" w:hAnsi="Arial" w:cs="Arial"/>
                  <w:sz w:val="18"/>
                  <w:lang w:eastAsia="zh-CN"/>
                </w:rPr>
                <w:t>DC_n7A-n78A</w:t>
              </w:r>
            </w:ins>
          </w:p>
          <w:p w14:paraId="0C391F04" w14:textId="5B090B02" w:rsidR="00F452B1" w:rsidRPr="00A51E57" w:rsidRDefault="00A51E57" w:rsidP="00A51E57">
            <w:pPr>
              <w:keepNext/>
              <w:keepLines/>
              <w:spacing w:after="0"/>
              <w:jc w:val="center"/>
              <w:rPr>
                <w:ins w:id="104" w:author="Per Lindell" w:date="2022-09-28T13:56:00Z"/>
                <w:rFonts w:ascii="Arial" w:eastAsia="Yu Mincho" w:hAnsi="Arial" w:cs="Arial"/>
                <w:sz w:val="18"/>
                <w:lang w:eastAsia="zh-CN"/>
              </w:rPr>
            </w:pPr>
            <w:ins w:id="105" w:author="Per Lindell" w:date="2022-09-28T14:15:00Z">
              <w:r w:rsidRPr="00A51E57">
                <w:rPr>
                  <w:rFonts w:ascii="Arial" w:eastAsia="Yu Mincho" w:hAnsi="Arial" w:cs="Arial"/>
                  <w:sz w:val="18"/>
                  <w:lang w:eastAsia="zh-CN"/>
                </w:rPr>
                <w:t>DC_n28A-n78A</w:t>
              </w:r>
            </w:ins>
          </w:p>
        </w:tc>
      </w:tr>
      <w:tr w:rsidR="001B22C3" w:rsidRPr="008C5BCC" w14:paraId="7EF18BA2" w14:textId="77777777" w:rsidTr="00993733">
        <w:trPr>
          <w:trHeight w:val="207"/>
          <w:jc w:val="center"/>
          <w:ins w:id="106" w:author="Per Lindell" w:date="2022-09-28T13:56:00Z"/>
        </w:trPr>
        <w:tc>
          <w:tcPr>
            <w:tcW w:w="2853" w:type="dxa"/>
            <w:tcBorders>
              <w:top w:val="single" w:sz="4" w:space="0" w:color="auto"/>
              <w:left w:val="single" w:sz="4" w:space="0" w:color="auto"/>
              <w:bottom w:val="single" w:sz="4" w:space="0" w:color="auto"/>
              <w:right w:val="single" w:sz="4" w:space="0" w:color="auto"/>
            </w:tcBorders>
          </w:tcPr>
          <w:p w14:paraId="4FCFB3E3" w14:textId="1386C0F6" w:rsidR="001B22C3" w:rsidRPr="008C5BCC" w:rsidRDefault="001B22C3" w:rsidP="00993733">
            <w:pPr>
              <w:pStyle w:val="TAC"/>
              <w:rPr>
                <w:ins w:id="107" w:author="Per Lindell" w:date="2022-09-28T13:56:00Z"/>
                <w:lang w:val="fi-FI" w:eastAsia="ja-JP"/>
              </w:rPr>
            </w:pPr>
            <w:ins w:id="108" w:author="Per Lindell" w:date="2022-09-28T13:56:00Z">
              <w:r w:rsidRPr="00F452B1">
                <w:rPr>
                  <w:lang w:val="fi-FI" w:eastAsia="ja-JP"/>
                </w:rPr>
                <w:t>DC_n7A-n28A-n78(2A)</w:t>
              </w:r>
            </w:ins>
          </w:p>
        </w:tc>
        <w:tc>
          <w:tcPr>
            <w:tcW w:w="2892" w:type="dxa"/>
            <w:tcBorders>
              <w:top w:val="single" w:sz="4" w:space="0" w:color="auto"/>
              <w:left w:val="single" w:sz="4" w:space="0" w:color="auto"/>
              <w:bottom w:val="single" w:sz="4" w:space="0" w:color="auto"/>
              <w:right w:val="single" w:sz="4" w:space="0" w:color="auto"/>
            </w:tcBorders>
          </w:tcPr>
          <w:p w14:paraId="7FEEBA7D" w14:textId="77777777" w:rsidR="00A51E57" w:rsidRPr="00A51E57" w:rsidRDefault="00A51E57" w:rsidP="00A51E57">
            <w:pPr>
              <w:keepNext/>
              <w:keepLines/>
              <w:spacing w:after="0"/>
              <w:jc w:val="center"/>
              <w:rPr>
                <w:ins w:id="109" w:author="Per Lindell" w:date="2022-09-28T14:16:00Z"/>
                <w:rFonts w:ascii="Arial" w:eastAsia="Yu Mincho" w:hAnsi="Arial" w:cs="Arial"/>
                <w:sz w:val="18"/>
                <w:lang w:eastAsia="zh-CN"/>
              </w:rPr>
            </w:pPr>
            <w:ins w:id="110" w:author="Per Lindell" w:date="2022-09-28T14:16:00Z">
              <w:r w:rsidRPr="00A51E57">
                <w:rPr>
                  <w:rFonts w:ascii="Arial" w:eastAsia="Yu Mincho" w:hAnsi="Arial" w:cs="Arial"/>
                  <w:sz w:val="18"/>
                  <w:lang w:eastAsia="zh-CN"/>
                </w:rPr>
                <w:t>DC_n7A-n28A</w:t>
              </w:r>
            </w:ins>
          </w:p>
          <w:p w14:paraId="047546CC" w14:textId="77777777" w:rsidR="00A51E57" w:rsidRPr="00A51E57" w:rsidRDefault="00A51E57" w:rsidP="00A51E57">
            <w:pPr>
              <w:keepNext/>
              <w:keepLines/>
              <w:spacing w:after="0"/>
              <w:jc w:val="center"/>
              <w:rPr>
                <w:ins w:id="111" w:author="Per Lindell" w:date="2022-09-28T14:16:00Z"/>
                <w:rFonts w:ascii="Arial" w:eastAsia="Yu Mincho" w:hAnsi="Arial" w:cs="Arial"/>
                <w:sz w:val="18"/>
                <w:lang w:eastAsia="zh-CN"/>
              </w:rPr>
            </w:pPr>
            <w:ins w:id="112" w:author="Per Lindell" w:date="2022-09-28T14:16:00Z">
              <w:r w:rsidRPr="00A51E57">
                <w:rPr>
                  <w:rFonts w:ascii="Arial" w:eastAsia="Yu Mincho" w:hAnsi="Arial" w:cs="Arial"/>
                  <w:sz w:val="18"/>
                  <w:lang w:eastAsia="zh-CN"/>
                </w:rPr>
                <w:t>DC_n7A-n78A</w:t>
              </w:r>
            </w:ins>
          </w:p>
          <w:p w14:paraId="6E34E993" w14:textId="2229BD7A" w:rsidR="001B22C3" w:rsidRPr="008C5BCC" w:rsidRDefault="00A51E57" w:rsidP="00A51E57">
            <w:pPr>
              <w:pStyle w:val="TAC"/>
              <w:rPr>
                <w:ins w:id="113" w:author="Per Lindell" w:date="2022-09-28T13:56:00Z"/>
                <w:rFonts w:cs="Arial"/>
                <w:lang w:eastAsia="zh-CN"/>
              </w:rPr>
            </w:pPr>
            <w:ins w:id="114" w:author="Per Lindell" w:date="2022-09-28T14:16:00Z">
              <w:r w:rsidRPr="00A51E57">
                <w:rPr>
                  <w:rFonts w:eastAsia="Yu Mincho" w:cs="Arial"/>
                  <w:lang w:eastAsia="zh-CN"/>
                </w:rPr>
                <w:t>DC_n28A-n78A</w:t>
              </w:r>
            </w:ins>
          </w:p>
        </w:tc>
      </w:tr>
      <w:tr w:rsidR="00457102" w:rsidRPr="00B5734E" w14:paraId="749E8CCF"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74B392" w14:textId="77777777" w:rsidR="00457102" w:rsidRPr="00B5734E" w:rsidRDefault="00457102" w:rsidP="00993733">
            <w:pPr>
              <w:pStyle w:val="TAC"/>
              <w:rPr>
                <w:rFonts w:eastAsia="Yu Mincho"/>
                <w:lang w:val="fi-FI" w:eastAsia="ja-JP"/>
              </w:rPr>
            </w:pPr>
            <w:r w:rsidRPr="008C5BCC">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6E19C1E0" w14:textId="77777777" w:rsidR="00457102" w:rsidRPr="008C5BCC" w:rsidRDefault="00457102" w:rsidP="00993733">
            <w:pPr>
              <w:pStyle w:val="TAC"/>
              <w:rPr>
                <w:rFonts w:cs="Arial"/>
                <w:lang w:eastAsia="zh-CN"/>
              </w:rPr>
            </w:pPr>
            <w:r w:rsidRPr="008C5BCC">
              <w:rPr>
                <w:rFonts w:cs="Arial"/>
                <w:lang w:eastAsia="zh-CN"/>
              </w:rPr>
              <w:t>DC_n7A-n46A</w:t>
            </w:r>
          </w:p>
          <w:p w14:paraId="6D2FA668" w14:textId="77777777" w:rsidR="00457102" w:rsidRPr="008C5BCC" w:rsidRDefault="00457102" w:rsidP="00993733">
            <w:pPr>
              <w:pStyle w:val="TAC"/>
              <w:rPr>
                <w:rFonts w:cs="Arial"/>
                <w:lang w:eastAsia="zh-CN"/>
              </w:rPr>
            </w:pPr>
            <w:r w:rsidRPr="008C5BCC">
              <w:rPr>
                <w:rFonts w:cs="Arial"/>
                <w:lang w:eastAsia="zh-CN"/>
              </w:rPr>
              <w:t>DC_n7A-n78A</w:t>
            </w:r>
          </w:p>
          <w:p w14:paraId="580FE3AF" w14:textId="77777777" w:rsidR="00457102" w:rsidRPr="00B5734E" w:rsidRDefault="00457102" w:rsidP="00993733">
            <w:pPr>
              <w:pStyle w:val="TAC"/>
              <w:rPr>
                <w:rFonts w:eastAsia="Yu Mincho" w:cs="Arial"/>
                <w:lang w:eastAsia="zh-CN"/>
              </w:rPr>
            </w:pPr>
            <w:r w:rsidRPr="008C5BCC">
              <w:rPr>
                <w:rFonts w:cs="Arial"/>
                <w:lang w:eastAsia="zh-CN"/>
              </w:rPr>
              <w:t>DC_n46A-n78A</w:t>
            </w:r>
          </w:p>
        </w:tc>
      </w:tr>
      <w:tr w:rsidR="00457102" w:rsidRPr="00B5734E" w14:paraId="54EE2ACF"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8CD20C" w14:textId="77777777" w:rsidR="00457102" w:rsidRPr="00B5734E" w:rsidRDefault="00457102" w:rsidP="00993733">
            <w:pPr>
              <w:pStyle w:val="TAC"/>
              <w:rPr>
                <w:rFonts w:eastAsia="Yu Mincho"/>
                <w:lang w:val="fi-FI" w:eastAsia="ja-JP"/>
              </w:rPr>
            </w:pPr>
            <w:r w:rsidRPr="008C5BCC">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262B8C1" w14:textId="77777777" w:rsidR="00457102" w:rsidRPr="008C5BCC" w:rsidRDefault="00457102" w:rsidP="00993733">
            <w:pPr>
              <w:pStyle w:val="TAC"/>
              <w:rPr>
                <w:rFonts w:cs="Arial"/>
                <w:lang w:eastAsia="zh-CN"/>
              </w:rPr>
            </w:pPr>
            <w:r w:rsidRPr="008C5BCC">
              <w:rPr>
                <w:rFonts w:cs="Arial"/>
                <w:lang w:eastAsia="zh-CN"/>
              </w:rPr>
              <w:t>DC_n7A-n46A</w:t>
            </w:r>
          </w:p>
          <w:p w14:paraId="705685E6" w14:textId="77777777" w:rsidR="00457102" w:rsidRPr="008C5BCC" w:rsidRDefault="00457102" w:rsidP="00993733">
            <w:pPr>
              <w:pStyle w:val="TAC"/>
              <w:rPr>
                <w:rFonts w:cs="Arial"/>
                <w:lang w:eastAsia="zh-CN"/>
              </w:rPr>
            </w:pPr>
            <w:r w:rsidRPr="008C5BCC">
              <w:rPr>
                <w:rFonts w:cs="Arial"/>
                <w:lang w:eastAsia="zh-CN"/>
              </w:rPr>
              <w:t>DC_n7A-n78A</w:t>
            </w:r>
          </w:p>
          <w:p w14:paraId="425BC054" w14:textId="77777777" w:rsidR="00457102" w:rsidRPr="00B5734E" w:rsidRDefault="00457102" w:rsidP="00993733">
            <w:pPr>
              <w:pStyle w:val="TAC"/>
              <w:rPr>
                <w:rFonts w:eastAsia="Yu Mincho" w:cs="Arial"/>
                <w:lang w:eastAsia="zh-CN"/>
              </w:rPr>
            </w:pPr>
            <w:r w:rsidRPr="008C5BCC">
              <w:rPr>
                <w:rFonts w:cs="Arial"/>
                <w:lang w:eastAsia="zh-CN"/>
              </w:rPr>
              <w:t>DC_n46A-n78A</w:t>
            </w:r>
          </w:p>
        </w:tc>
      </w:tr>
      <w:tr w:rsidR="00457102" w:rsidRPr="00B5734E" w14:paraId="74AC362C"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ED2E4D" w14:textId="77777777" w:rsidR="00457102" w:rsidRPr="00B5734E" w:rsidRDefault="00457102" w:rsidP="00993733">
            <w:pPr>
              <w:pStyle w:val="TAC"/>
              <w:rPr>
                <w:rFonts w:eastAsia="Yu Mincho"/>
                <w:lang w:val="fi-FI" w:eastAsia="ja-JP"/>
              </w:rPr>
            </w:pPr>
            <w:r w:rsidRPr="008C5BCC">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5916176A" w14:textId="77777777" w:rsidR="00457102" w:rsidRPr="008C5BCC" w:rsidRDefault="00457102" w:rsidP="00993733">
            <w:pPr>
              <w:pStyle w:val="TAC"/>
              <w:rPr>
                <w:rFonts w:cs="Arial"/>
                <w:lang w:eastAsia="zh-CN"/>
              </w:rPr>
            </w:pPr>
            <w:r w:rsidRPr="008C5BCC">
              <w:rPr>
                <w:rFonts w:cs="Arial"/>
                <w:lang w:eastAsia="zh-CN"/>
              </w:rPr>
              <w:t>DC_n7A-n46A</w:t>
            </w:r>
          </w:p>
          <w:p w14:paraId="3F8D1660" w14:textId="77777777" w:rsidR="00457102" w:rsidRPr="008C5BCC" w:rsidRDefault="00457102" w:rsidP="00993733">
            <w:pPr>
              <w:pStyle w:val="TAC"/>
              <w:rPr>
                <w:rFonts w:cs="Arial"/>
                <w:lang w:eastAsia="zh-CN"/>
              </w:rPr>
            </w:pPr>
            <w:r w:rsidRPr="008C5BCC">
              <w:rPr>
                <w:rFonts w:cs="Arial"/>
                <w:lang w:eastAsia="zh-CN"/>
              </w:rPr>
              <w:t>DC_n7A-n78A</w:t>
            </w:r>
          </w:p>
          <w:p w14:paraId="22A024B0" w14:textId="77777777" w:rsidR="00457102" w:rsidRPr="00B5734E" w:rsidRDefault="00457102" w:rsidP="00993733">
            <w:pPr>
              <w:pStyle w:val="TAC"/>
              <w:rPr>
                <w:rFonts w:eastAsia="Yu Mincho" w:cs="Arial"/>
                <w:lang w:eastAsia="zh-CN"/>
              </w:rPr>
            </w:pPr>
            <w:r w:rsidRPr="008C5BCC">
              <w:rPr>
                <w:rFonts w:cs="Arial"/>
                <w:lang w:eastAsia="zh-CN"/>
              </w:rPr>
              <w:t>DC_n46A-n78A</w:t>
            </w:r>
          </w:p>
        </w:tc>
      </w:tr>
      <w:tr w:rsidR="0027714B" w:rsidRPr="00B5734E" w14:paraId="1FC39801" w14:textId="77777777" w:rsidTr="00993733">
        <w:trPr>
          <w:trHeight w:val="207"/>
          <w:jc w:val="center"/>
          <w:ins w:id="115" w:author="Per Lindell" w:date="2022-09-28T13:57:00Z"/>
        </w:trPr>
        <w:tc>
          <w:tcPr>
            <w:tcW w:w="2853" w:type="dxa"/>
          </w:tcPr>
          <w:p w14:paraId="3B371364" w14:textId="77777777" w:rsidR="0027714B" w:rsidRPr="00B5734E" w:rsidRDefault="0027714B" w:rsidP="00993733">
            <w:pPr>
              <w:keepNext/>
              <w:keepLines/>
              <w:spacing w:after="0"/>
              <w:jc w:val="center"/>
              <w:rPr>
                <w:ins w:id="116" w:author="Per Lindell" w:date="2022-09-28T13:57:00Z"/>
                <w:rFonts w:ascii="Arial" w:eastAsia="Yu Mincho" w:hAnsi="Arial"/>
                <w:sz w:val="18"/>
                <w:lang w:val="fi-FI" w:eastAsia="ja-JP"/>
              </w:rPr>
            </w:pPr>
            <w:ins w:id="117" w:author="Per Lindell" w:date="2022-09-28T13:57:00Z">
              <w:r w:rsidRPr="00B5734E">
                <w:rPr>
                  <w:rFonts w:ascii="Arial" w:eastAsia="Yu Mincho" w:hAnsi="Arial" w:hint="eastAsia"/>
                  <w:sz w:val="18"/>
                  <w:lang w:val="fi-FI" w:eastAsia="ja-JP"/>
                </w:rPr>
                <w:t>D</w:t>
              </w:r>
              <w:r w:rsidRPr="00B5734E">
                <w:rPr>
                  <w:rFonts w:ascii="Arial" w:eastAsia="Yu Mincho" w:hAnsi="Arial"/>
                  <w:sz w:val="18"/>
                  <w:lang w:val="fi-FI" w:eastAsia="ja-JP"/>
                </w:rPr>
                <w:t>C_n</w:t>
              </w:r>
              <w:r>
                <w:rPr>
                  <w:rFonts w:ascii="Arial" w:eastAsia="Yu Mincho" w:hAnsi="Arial"/>
                  <w:sz w:val="18"/>
                  <w:lang w:val="fi-FI" w:eastAsia="ja-JP"/>
                </w:rPr>
                <w:t>28</w:t>
              </w:r>
              <w:r w:rsidRPr="00B5734E">
                <w:rPr>
                  <w:rFonts w:ascii="Arial" w:eastAsia="Yu Mincho" w:hAnsi="Arial"/>
                  <w:sz w:val="18"/>
                  <w:lang w:val="fi-FI" w:eastAsia="ja-JP"/>
                </w:rPr>
                <w:t>A-n</w:t>
              </w:r>
              <w:r>
                <w:rPr>
                  <w:rFonts w:ascii="Arial" w:eastAsia="Yu Mincho" w:hAnsi="Arial"/>
                  <w:sz w:val="18"/>
                  <w:lang w:val="fi-FI" w:eastAsia="ja-JP"/>
                </w:rPr>
                <w:t>41</w:t>
              </w:r>
              <w:r w:rsidRPr="00B5734E">
                <w:rPr>
                  <w:rFonts w:ascii="Arial" w:eastAsia="Yu Mincho" w:hAnsi="Arial"/>
                  <w:sz w:val="18"/>
                  <w:lang w:val="fi-FI" w:eastAsia="ja-JP"/>
                </w:rPr>
                <w:t>A-n77A</w:t>
              </w:r>
            </w:ins>
          </w:p>
        </w:tc>
        <w:tc>
          <w:tcPr>
            <w:tcW w:w="2892" w:type="dxa"/>
          </w:tcPr>
          <w:p w14:paraId="4AEFA677" w14:textId="77777777" w:rsidR="0027714B" w:rsidRPr="00B5734E" w:rsidRDefault="0027714B" w:rsidP="00993733">
            <w:pPr>
              <w:keepNext/>
              <w:keepLines/>
              <w:spacing w:after="0"/>
              <w:jc w:val="center"/>
              <w:rPr>
                <w:ins w:id="118" w:author="Per Lindell" w:date="2022-09-28T13:57:00Z"/>
                <w:rFonts w:ascii="Arial" w:eastAsia="Yu Mincho" w:hAnsi="Arial" w:cs="Arial"/>
                <w:sz w:val="18"/>
                <w:lang w:eastAsia="zh-CN"/>
              </w:rPr>
            </w:pPr>
            <w:ins w:id="119" w:author="Per Lindell" w:date="2022-09-28T13:57:00Z">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w:t>
              </w:r>
              <w:r>
                <w:rPr>
                  <w:rFonts w:ascii="Arial" w:eastAsia="Yu Mincho" w:hAnsi="Arial" w:cs="Arial"/>
                  <w:sz w:val="18"/>
                  <w:lang w:eastAsia="zh-CN"/>
                </w:rPr>
                <w:t>41</w:t>
              </w:r>
              <w:r w:rsidRPr="00B5734E">
                <w:rPr>
                  <w:rFonts w:ascii="Arial" w:eastAsia="Yu Mincho" w:hAnsi="Arial" w:cs="Arial"/>
                  <w:sz w:val="18"/>
                  <w:lang w:eastAsia="zh-CN"/>
                </w:rPr>
                <w:t>A</w:t>
              </w:r>
            </w:ins>
          </w:p>
          <w:p w14:paraId="66D1F37A" w14:textId="77777777" w:rsidR="0027714B" w:rsidRPr="00B5734E" w:rsidRDefault="0027714B" w:rsidP="00993733">
            <w:pPr>
              <w:keepNext/>
              <w:keepLines/>
              <w:spacing w:after="0"/>
              <w:jc w:val="center"/>
              <w:rPr>
                <w:ins w:id="120" w:author="Per Lindell" w:date="2022-09-28T13:57:00Z"/>
                <w:rFonts w:ascii="Arial" w:eastAsia="Yu Mincho" w:hAnsi="Arial" w:cs="Arial"/>
                <w:sz w:val="18"/>
                <w:lang w:eastAsia="zh-CN"/>
              </w:rPr>
            </w:pPr>
            <w:ins w:id="121" w:author="Per Lindell" w:date="2022-09-28T13:57:00Z">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A-n77A</w:t>
              </w:r>
            </w:ins>
          </w:p>
          <w:p w14:paraId="1F767DC4" w14:textId="77777777" w:rsidR="0027714B" w:rsidRPr="00B5734E" w:rsidRDefault="0027714B" w:rsidP="00993733">
            <w:pPr>
              <w:keepNext/>
              <w:keepLines/>
              <w:spacing w:after="0"/>
              <w:jc w:val="center"/>
              <w:rPr>
                <w:ins w:id="122" w:author="Per Lindell" w:date="2022-09-28T13:57:00Z"/>
                <w:rFonts w:ascii="Arial" w:eastAsia="Yu Mincho" w:hAnsi="Arial" w:cs="Arial"/>
                <w:sz w:val="18"/>
                <w:lang w:eastAsia="zh-CN"/>
              </w:rPr>
            </w:pPr>
            <w:ins w:id="123" w:author="Per Lindell" w:date="2022-09-28T13:57:00Z">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ins>
          </w:p>
        </w:tc>
      </w:tr>
      <w:tr w:rsidR="00457102" w14:paraId="46AF73DC" w14:textId="77777777" w:rsidTr="00993733">
        <w:trPr>
          <w:trHeight w:val="207"/>
          <w:jc w:val="center"/>
        </w:trPr>
        <w:tc>
          <w:tcPr>
            <w:tcW w:w="2853" w:type="dxa"/>
          </w:tcPr>
          <w:p w14:paraId="0DA725B5" w14:textId="77777777" w:rsidR="00457102" w:rsidRDefault="00457102" w:rsidP="00993733">
            <w:pPr>
              <w:pStyle w:val="TAC"/>
              <w:rPr>
                <w:lang w:val="fi-FI" w:eastAsia="ja-JP"/>
              </w:rPr>
            </w:pPr>
            <w:r>
              <w:rPr>
                <w:lang w:val="fi-FI" w:eastAsia="ja-JP"/>
              </w:rPr>
              <w:t>DC_n28A-n46A-n78A</w:t>
            </w:r>
          </w:p>
          <w:p w14:paraId="605E3DA2" w14:textId="77777777" w:rsidR="00457102" w:rsidRDefault="00457102" w:rsidP="00993733">
            <w:pPr>
              <w:pStyle w:val="TAC"/>
              <w:rPr>
                <w:lang w:val="fi-FI" w:eastAsia="ja-JP"/>
              </w:rPr>
            </w:pPr>
            <w:r>
              <w:rPr>
                <w:lang w:val="fi-FI" w:eastAsia="ja-JP"/>
              </w:rPr>
              <w:t>DC_n28A-n46C-n78A</w:t>
            </w:r>
          </w:p>
          <w:p w14:paraId="1A6F687D" w14:textId="77777777" w:rsidR="00457102" w:rsidRDefault="00457102" w:rsidP="00993733">
            <w:pPr>
              <w:pStyle w:val="TAC"/>
              <w:rPr>
                <w:lang w:val="fi-FI" w:eastAsia="ja-JP"/>
              </w:rPr>
            </w:pPr>
            <w:r>
              <w:rPr>
                <w:lang w:val="fi-FI" w:eastAsia="ja-JP"/>
              </w:rPr>
              <w:t>DC_n28A-n46D-n78A</w:t>
            </w:r>
          </w:p>
        </w:tc>
        <w:tc>
          <w:tcPr>
            <w:tcW w:w="2892" w:type="dxa"/>
          </w:tcPr>
          <w:p w14:paraId="3F0847D2" w14:textId="77777777" w:rsidR="00457102" w:rsidRDefault="00457102" w:rsidP="00993733">
            <w:pPr>
              <w:pStyle w:val="TAC"/>
              <w:rPr>
                <w:rFonts w:cs="Arial"/>
                <w:lang w:val="fi-FI" w:eastAsia="zh-CN"/>
              </w:rPr>
            </w:pPr>
            <w:r>
              <w:rPr>
                <w:rFonts w:cs="Arial"/>
                <w:lang w:val="fi-FI" w:eastAsia="zh-CN"/>
              </w:rPr>
              <w:t>DC_n28A-n46A</w:t>
            </w:r>
          </w:p>
          <w:p w14:paraId="3BB816E9" w14:textId="77777777" w:rsidR="00457102" w:rsidRDefault="00457102" w:rsidP="00993733">
            <w:pPr>
              <w:pStyle w:val="TAC"/>
              <w:rPr>
                <w:rFonts w:cs="Arial"/>
                <w:lang w:val="fi-FI" w:eastAsia="zh-CN"/>
              </w:rPr>
            </w:pPr>
            <w:r>
              <w:rPr>
                <w:rFonts w:cs="Arial"/>
                <w:lang w:val="fi-FI" w:eastAsia="zh-CN"/>
              </w:rPr>
              <w:t>DC_n28A-n78A</w:t>
            </w:r>
          </w:p>
          <w:p w14:paraId="2053B765" w14:textId="77777777" w:rsidR="00457102" w:rsidRDefault="00457102" w:rsidP="00993733">
            <w:pPr>
              <w:pStyle w:val="TAC"/>
              <w:rPr>
                <w:rFonts w:cs="Arial"/>
                <w:lang w:eastAsia="zh-CN"/>
              </w:rPr>
            </w:pPr>
            <w:r>
              <w:rPr>
                <w:rFonts w:cs="Arial"/>
                <w:lang w:val="fi-FI" w:eastAsia="zh-CN"/>
              </w:rPr>
              <w:t>DC_n46A-n78A</w:t>
            </w:r>
          </w:p>
        </w:tc>
      </w:tr>
      <w:tr w:rsidR="00457102" w14:paraId="1472AF80" w14:textId="77777777" w:rsidTr="00993733">
        <w:trPr>
          <w:trHeight w:val="207"/>
          <w:jc w:val="center"/>
        </w:trPr>
        <w:tc>
          <w:tcPr>
            <w:tcW w:w="2853" w:type="dxa"/>
          </w:tcPr>
          <w:p w14:paraId="53FC946A" w14:textId="77777777" w:rsidR="00457102" w:rsidRDefault="00457102" w:rsidP="00993733">
            <w:pPr>
              <w:pStyle w:val="TAC"/>
              <w:rPr>
                <w:lang w:val="fi-FI" w:eastAsia="ja-JP"/>
              </w:rPr>
            </w:pPr>
            <w:r>
              <w:rPr>
                <w:rFonts w:hint="eastAsia"/>
                <w:lang w:val="fi-FI" w:eastAsia="ja-JP"/>
              </w:rPr>
              <w:t>D</w:t>
            </w:r>
            <w:r>
              <w:rPr>
                <w:lang w:val="fi-FI" w:eastAsia="ja-JP"/>
              </w:rPr>
              <w:t>C_n28A-n77A-n79A</w:t>
            </w:r>
          </w:p>
        </w:tc>
        <w:tc>
          <w:tcPr>
            <w:tcW w:w="2892" w:type="dxa"/>
          </w:tcPr>
          <w:p w14:paraId="1BD68A04" w14:textId="77777777" w:rsidR="00457102" w:rsidRDefault="00457102" w:rsidP="00993733">
            <w:pPr>
              <w:pStyle w:val="TAC"/>
              <w:rPr>
                <w:rFonts w:cs="Arial"/>
                <w:lang w:eastAsia="zh-CN"/>
              </w:rPr>
            </w:pPr>
            <w:r>
              <w:rPr>
                <w:rFonts w:cs="Arial"/>
                <w:lang w:eastAsia="zh-CN"/>
              </w:rPr>
              <w:t>DC_n28A-n77A</w:t>
            </w:r>
          </w:p>
          <w:p w14:paraId="10797753" w14:textId="77777777" w:rsidR="00457102" w:rsidRDefault="00457102" w:rsidP="00993733">
            <w:pPr>
              <w:pStyle w:val="TAC"/>
              <w:rPr>
                <w:rFonts w:cs="Arial"/>
                <w:lang w:eastAsia="zh-CN"/>
              </w:rPr>
            </w:pPr>
            <w:r>
              <w:rPr>
                <w:rFonts w:cs="Arial"/>
                <w:lang w:eastAsia="zh-CN"/>
              </w:rPr>
              <w:t>DC_n28A-n79A</w:t>
            </w:r>
          </w:p>
          <w:p w14:paraId="1EE363A7" w14:textId="77777777" w:rsidR="00457102" w:rsidRDefault="00457102" w:rsidP="00993733">
            <w:pPr>
              <w:pStyle w:val="TAC"/>
              <w:rPr>
                <w:rFonts w:cs="Arial"/>
                <w:lang w:eastAsia="zh-CN"/>
              </w:rPr>
            </w:pPr>
            <w:r>
              <w:rPr>
                <w:rFonts w:cs="Arial"/>
                <w:lang w:eastAsia="zh-CN"/>
              </w:rPr>
              <w:t>DC_n77A-n79A</w:t>
            </w:r>
          </w:p>
        </w:tc>
      </w:tr>
      <w:tr w:rsidR="00457102" w14:paraId="19032010" w14:textId="77777777" w:rsidTr="00993733">
        <w:trPr>
          <w:trHeight w:val="207"/>
          <w:jc w:val="center"/>
        </w:trPr>
        <w:tc>
          <w:tcPr>
            <w:tcW w:w="2853" w:type="dxa"/>
          </w:tcPr>
          <w:p w14:paraId="0EC36CF6" w14:textId="77777777" w:rsidR="00457102" w:rsidRDefault="00457102" w:rsidP="00993733">
            <w:pPr>
              <w:pStyle w:val="TAC"/>
              <w:rPr>
                <w:lang w:val="fi-FI" w:eastAsia="ja-JP"/>
              </w:rPr>
            </w:pPr>
            <w:r>
              <w:rPr>
                <w:rFonts w:hint="eastAsia"/>
                <w:lang w:val="fi-FI" w:eastAsia="ja-JP"/>
              </w:rPr>
              <w:t>D</w:t>
            </w:r>
            <w:r>
              <w:rPr>
                <w:lang w:val="fi-FI" w:eastAsia="ja-JP"/>
              </w:rPr>
              <w:t>C_n28A-n77(2A)-n79A</w:t>
            </w:r>
          </w:p>
        </w:tc>
        <w:tc>
          <w:tcPr>
            <w:tcW w:w="2892" w:type="dxa"/>
          </w:tcPr>
          <w:p w14:paraId="7A37DA54" w14:textId="77777777" w:rsidR="00457102" w:rsidRDefault="00457102" w:rsidP="00993733">
            <w:pPr>
              <w:pStyle w:val="TAC"/>
              <w:rPr>
                <w:rFonts w:cs="Arial"/>
                <w:lang w:eastAsia="zh-CN"/>
              </w:rPr>
            </w:pPr>
            <w:r>
              <w:rPr>
                <w:rFonts w:cs="Arial"/>
                <w:lang w:eastAsia="zh-CN"/>
              </w:rPr>
              <w:t>DC_n28A-n77A</w:t>
            </w:r>
          </w:p>
          <w:p w14:paraId="4BBFB4DD" w14:textId="77777777" w:rsidR="00457102" w:rsidRDefault="00457102" w:rsidP="00993733">
            <w:pPr>
              <w:pStyle w:val="TAC"/>
              <w:rPr>
                <w:rFonts w:cs="Arial"/>
                <w:lang w:eastAsia="zh-CN"/>
              </w:rPr>
            </w:pPr>
            <w:r>
              <w:rPr>
                <w:rFonts w:cs="Arial"/>
                <w:lang w:eastAsia="zh-CN"/>
              </w:rPr>
              <w:t>DC_n28A-n79A</w:t>
            </w:r>
          </w:p>
          <w:p w14:paraId="148A4EF1" w14:textId="77777777" w:rsidR="00457102" w:rsidRDefault="00457102" w:rsidP="00993733">
            <w:pPr>
              <w:pStyle w:val="TAC"/>
              <w:rPr>
                <w:rFonts w:cs="Arial"/>
                <w:lang w:eastAsia="zh-CN"/>
              </w:rPr>
            </w:pPr>
            <w:r>
              <w:rPr>
                <w:rFonts w:cs="Arial"/>
                <w:lang w:eastAsia="zh-CN"/>
              </w:rPr>
              <w:t>DC_n77A-n79A</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9B463" w14:textId="77777777" w:rsidR="001D1BE8" w:rsidRDefault="001D1BE8">
      <w:r>
        <w:separator/>
      </w:r>
    </w:p>
  </w:endnote>
  <w:endnote w:type="continuationSeparator" w:id="0">
    <w:p w14:paraId="2BB3ED8D" w14:textId="77777777" w:rsidR="001D1BE8" w:rsidRDefault="001D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B859" w14:textId="77777777" w:rsidR="001D1BE8" w:rsidRDefault="001D1BE8">
      <w:r>
        <w:separator/>
      </w:r>
    </w:p>
  </w:footnote>
  <w:footnote w:type="continuationSeparator" w:id="0">
    <w:p w14:paraId="7608B322" w14:textId="77777777" w:rsidR="001D1BE8" w:rsidRDefault="001D1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16"/>
  </w:num>
  <w:num w:numId="24">
    <w:abstractNumId w:val="1"/>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0628"/>
    <w:rsid w:val="00073320"/>
    <w:rsid w:val="00080512"/>
    <w:rsid w:val="000A1303"/>
    <w:rsid w:val="000A3CD8"/>
    <w:rsid w:val="000A7498"/>
    <w:rsid w:val="000C02D2"/>
    <w:rsid w:val="000C47C3"/>
    <w:rsid w:val="000D4514"/>
    <w:rsid w:val="000D58AB"/>
    <w:rsid w:val="00106D21"/>
    <w:rsid w:val="00115405"/>
    <w:rsid w:val="00116B15"/>
    <w:rsid w:val="00125978"/>
    <w:rsid w:val="00130190"/>
    <w:rsid w:val="00130673"/>
    <w:rsid w:val="00133525"/>
    <w:rsid w:val="00146480"/>
    <w:rsid w:val="00147C95"/>
    <w:rsid w:val="001556B0"/>
    <w:rsid w:val="00165DCB"/>
    <w:rsid w:val="00177B96"/>
    <w:rsid w:val="00180306"/>
    <w:rsid w:val="00183F32"/>
    <w:rsid w:val="00184807"/>
    <w:rsid w:val="001912B0"/>
    <w:rsid w:val="00197D08"/>
    <w:rsid w:val="001A0B48"/>
    <w:rsid w:val="001A0FBB"/>
    <w:rsid w:val="001A4C42"/>
    <w:rsid w:val="001A7420"/>
    <w:rsid w:val="001B1711"/>
    <w:rsid w:val="001B22C3"/>
    <w:rsid w:val="001B6637"/>
    <w:rsid w:val="001C21C3"/>
    <w:rsid w:val="001C6D19"/>
    <w:rsid w:val="001D00A9"/>
    <w:rsid w:val="001D02C2"/>
    <w:rsid w:val="001D1BE8"/>
    <w:rsid w:val="001F0C1D"/>
    <w:rsid w:val="001F1132"/>
    <w:rsid w:val="001F168B"/>
    <w:rsid w:val="0022655A"/>
    <w:rsid w:val="0022671A"/>
    <w:rsid w:val="002347A2"/>
    <w:rsid w:val="002424DB"/>
    <w:rsid w:val="0024298E"/>
    <w:rsid w:val="00253B7F"/>
    <w:rsid w:val="0025419E"/>
    <w:rsid w:val="002662AE"/>
    <w:rsid w:val="002675F0"/>
    <w:rsid w:val="00270C16"/>
    <w:rsid w:val="00275F48"/>
    <w:rsid w:val="0027714B"/>
    <w:rsid w:val="00285243"/>
    <w:rsid w:val="002878FF"/>
    <w:rsid w:val="00290004"/>
    <w:rsid w:val="002A6025"/>
    <w:rsid w:val="002B6339"/>
    <w:rsid w:val="002D67D3"/>
    <w:rsid w:val="002E00EE"/>
    <w:rsid w:val="002E2107"/>
    <w:rsid w:val="002E488E"/>
    <w:rsid w:val="002E4A72"/>
    <w:rsid w:val="002F58F8"/>
    <w:rsid w:val="0030634C"/>
    <w:rsid w:val="00316360"/>
    <w:rsid w:val="00317133"/>
    <w:rsid w:val="003172DC"/>
    <w:rsid w:val="003532C2"/>
    <w:rsid w:val="0035462D"/>
    <w:rsid w:val="00355195"/>
    <w:rsid w:val="00355775"/>
    <w:rsid w:val="0035666F"/>
    <w:rsid w:val="00357CA9"/>
    <w:rsid w:val="0037040C"/>
    <w:rsid w:val="00371256"/>
    <w:rsid w:val="00371642"/>
    <w:rsid w:val="003765B8"/>
    <w:rsid w:val="003951FC"/>
    <w:rsid w:val="003A3227"/>
    <w:rsid w:val="003A3419"/>
    <w:rsid w:val="003A7EDE"/>
    <w:rsid w:val="003B5B15"/>
    <w:rsid w:val="003B744A"/>
    <w:rsid w:val="003C3971"/>
    <w:rsid w:val="003E1D7C"/>
    <w:rsid w:val="003E2744"/>
    <w:rsid w:val="003E7C92"/>
    <w:rsid w:val="003F2FF1"/>
    <w:rsid w:val="00417EBD"/>
    <w:rsid w:val="00423334"/>
    <w:rsid w:val="00431BB9"/>
    <w:rsid w:val="004329D0"/>
    <w:rsid w:val="00432B52"/>
    <w:rsid w:val="00432E8F"/>
    <w:rsid w:val="004345EC"/>
    <w:rsid w:val="00435635"/>
    <w:rsid w:val="00437C2E"/>
    <w:rsid w:val="0044347C"/>
    <w:rsid w:val="00450256"/>
    <w:rsid w:val="00457102"/>
    <w:rsid w:val="0046197E"/>
    <w:rsid w:val="0046489A"/>
    <w:rsid w:val="00465515"/>
    <w:rsid w:val="00470A8A"/>
    <w:rsid w:val="00474402"/>
    <w:rsid w:val="004749BD"/>
    <w:rsid w:val="00475FC1"/>
    <w:rsid w:val="00481047"/>
    <w:rsid w:val="004858F4"/>
    <w:rsid w:val="004C3219"/>
    <w:rsid w:val="004C39DE"/>
    <w:rsid w:val="004C6989"/>
    <w:rsid w:val="004C6F0F"/>
    <w:rsid w:val="004D3578"/>
    <w:rsid w:val="004D466E"/>
    <w:rsid w:val="004D4F2C"/>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5087"/>
    <w:rsid w:val="00566E18"/>
    <w:rsid w:val="00573009"/>
    <w:rsid w:val="00587D2D"/>
    <w:rsid w:val="00597B11"/>
    <w:rsid w:val="005A0EDA"/>
    <w:rsid w:val="005B0FDD"/>
    <w:rsid w:val="005D2E01"/>
    <w:rsid w:val="005D65DB"/>
    <w:rsid w:val="005D7526"/>
    <w:rsid w:val="005E4BB2"/>
    <w:rsid w:val="00602AEA"/>
    <w:rsid w:val="0060627A"/>
    <w:rsid w:val="00614FDF"/>
    <w:rsid w:val="0063150C"/>
    <w:rsid w:val="00634077"/>
    <w:rsid w:val="0063543D"/>
    <w:rsid w:val="00640DF6"/>
    <w:rsid w:val="00647114"/>
    <w:rsid w:val="00651A83"/>
    <w:rsid w:val="00670333"/>
    <w:rsid w:val="00681A0A"/>
    <w:rsid w:val="006838EF"/>
    <w:rsid w:val="0068702E"/>
    <w:rsid w:val="00692F6D"/>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37772"/>
    <w:rsid w:val="0074026F"/>
    <w:rsid w:val="0074178E"/>
    <w:rsid w:val="007429F6"/>
    <w:rsid w:val="00744E76"/>
    <w:rsid w:val="0074559A"/>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902F5"/>
    <w:rsid w:val="008B122D"/>
    <w:rsid w:val="008C1134"/>
    <w:rsid w:val="008C384C"/>
    <w:rsid w:val="008E0889"/>
    <w:rsid w:val="008E21AE"/>
    <w:rsid w:val="008E2CCE"/>
    <w:rsid w:val="008E54ED"/>
    <w:rsid w:val="008E563B"/>
    <w:rsid w:val="008F6635"/>
    <w:rsid w:val="00900B7D"/>
    <w:rsid w:val="0090271F"/>
    <w:rsid w:val="00902E23"/>
    <w:rsid w:val="00903F66"/>
    <w:rsid w:val="00910A11"/>
    <w:rsid w:val="009114D7"/>
    <w:rsid w:val="0091348E"/>
    <w:rsid w:val="0091678E"/>
    <w:rsid w:val="00917CCB"/>
    <w:rsid w:val="00931422"/>
    <w:rsid w:val="00942EC2"/>
    <w:rsid w:val="00946FCA"/>
    <w:rsid w:val="009514B7"/>
    <w:rsid w:val="0095401D"/>
    <w:rsid w:val="009630D7"/>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3684C"/>
    <w:rsid w:val="00A45570"/>
    <w:rsid w:val="00A51E57"/>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2D7D"/>
    <w:rsid w:val="00BE3255"/>
    <w:rsid w:val="00BE3EBE"/>
    <w:rsid w:val="00BF128E"/>
    <w:rsid w:val="00C031C4"/>
    <w:rsid w:val="00C074DD"/>
    <w:rsid w:val="00C1496A"/>
    <w:rsid w:val="00C21EEF"/>
    <w:rsid w:val="00C33079"/>
    <w:rsid w:val="00C45231"/>
    <w:rsid w:val="00C47A87"/>
    <w:rsid w:val="00C63AF3"/>
    <w:rsid w:val="00C72833"/>
    <w:rsid w:val="00C766F2"/>
    <w:rsid w:val="00C77E99"/>
    <w:rsid w:val="00C80F1D"/>
    <w:rsid w:val="00C9150B"/>
    <w:rsid w:val="00C93F40"/>
    <w:rsid w:val="00CA3D0C"/>
    <w:rsid w:val="00CB116D"/>
    <w:rsid w:val="00CB17F5"/>
    <w:rsid w:val="00CB231E"/>
    <w:rsid w:val="00CC63D0"/>
    <w:rsid w:val="00CC7152"/>
    <w:rsid w:val="00CC7E53"/>
    <w:rsid w:val="00CE62E0"/>
    <w:rsid w:val="00CE65FB"/>
    <w:rsid w:val="00CE660B"/>
    <w:rsid w:val="00CF0C86"/>
    <w:rsid w:val="00CF3D20"/>
    <w:rsid w:val="00D060B9"/>
    <w:rsid w:val="00D17828"/>
    <w:rsid w:val="00D220EA"/>
    <w:rsid w:val="00D2600C"/>
    <w:rsid w:val="00D26113"/>
    <w:rsid w:val="00D3653E"/>
    <w:rsid w:val="00D37AEB"/>
    <w:rsid w:val="00D525D9"/>
    <w:rsid w:val="00D530F0"/>
    <w:rsid w:val="00D56FB7"/>
    <w:rsid w:val="00D57972"/>
    <w:rsid w:val="00D63064"/>
    <w:rsid w:val="00D64B61"/>
    <w:rsid w:val="00D66524"/>
    <w:rsid w:val="00D675A9"/>
    <w:rsid w:val="00D738D6"/>
    <w:rsid w:val="00D7408D"/>
    <w:rsid w:val="00D755EB"/>
    <w:rsid w:val="00D76048"/>
    <w:rsid w:val="00D81725"/>
    <w:rsid w:val="00D87E00"/>
    <w:rsid w:val="00D9134D"/>
    <w:rsid w:val="00DA1860"/>
    <w:rsid w:val="00DA3494"/>
    <w:rsid w:val="00DA3878"/>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35433"/>
    <w:rsid w:val="00E43F5E"/>
    <w:rsid w:val="00E44582"/>
    <w:rsid w:val="00E4570E"/>
    <w:rsid w:val="00E46EBE"/>
    <w:rsid w:val="00E5758B"/>
    <w:rsid w:val="00E61B90"/>
    <w:rsid w:val="00E62D33"/>
    <w:rsid w:val="00E658D7"/>
    <w:rsid w:val="00E670CA"/>
    <w:rsid w:val="00E702A8"/>
    <w:rsid w:val="00E77645"/>
    <w:rsid w:val="00E866CC"/>
    <w:rsid w:val="00E97FDD"/>
    <w:rsid w:val="00EA15B0"/>
    <w:rsid w:val="00EA15EF"/>
    <w:rsid w:val="00EA5EA7"/>
    <w:rsid w:val="00EB1E2F"/>
    <w:rsid w:val="00EB40A3"/>
    <w:rsid w:val="00EC4A25"/>
    <w:rsid w:val="00ED1244"/>
    <w:rsid w:val="00EF00F0"/>
    <w:rsid w:val="00F025A2"/>
    <w:rsid w:val="00F04712"/>
    <w:rsid w:val="00F13360"/>
    <w:rsid w:val="00F22EC7"/>
    <w:rsid w:val="00F26A33"/>
    <w:rsid w:val="00F2755A"/>
    <w:rsid w:val="00F2759A"/>
    <w:rsid w:val="00F325C8"/>
    <w:rsid w:val="00F452B1"/>
    <w:rsid w:val="00F46ED7"/>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3682272">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85468130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6</Pages>
  <Words>406</Words>
  <Characters>3991</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69</cp:revision>
  <cp:lastPrinted>2019-02-25T14:05:00Z</cp:lastPrinted>
  <dcterms:created xsi:type="dcterms:W3CDTF">2022-04-23T09:28:00Z</dcterms:created>
  <dcterms:modified xsi:type="dcterms:W3CDTF">2022-09-30T09:37:00Z</dcterms:modified>
</cp:coreProperties>
</file>